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2D7243DD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564B2E">
        <w:rPr>
          <w:rFonts w:cs="Arial"/>
          <w:b/>
          <w:sz w:val="24"/>
          <w:szCs w:val="24"/>
          <w:lang w:eastAsia="ja-JP"/>
        </w:rPr>
        <w:t>88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70487D" w:rsidRPr="0070487D">
        <w:rPr>
          <w:rFonts w:cs="Arial"/>
          <w:b/>
          <w:iCs/>
          <w:sz w:val="24"/>
          <w:szCs w:val="24"/>
        </w:rPr>
        <w:t>R4-1812053</w:t>
      </w:r>
      <w:bookmarkStart w:id="1" w:name="_GoBack"/>
      <w:bookmarkEnd w:id="1"/>
    </w:p>
    <w:p w14:paraId="4F03FE3E" w14:textId="212C2139" w:rsidR="003777FE" w:rsidRDefault="00564B2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Chengdu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CN, 8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12</w:t>
      </w:r>
      <w:r w:rsidR="00453BA5"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32A16E3E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D5843">
        <w:rPr>
          <w:sz w:val="22"/>
        </w:rPr>
        <w:t>3CC UL configurations in REL-15 EN-DC specification</w:t>
      </w:r>
    </w:p>
    <w:p w14:paraId="23226DA5" w14:textId="4E32F796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10E70" w:rsidRPr="00610E70">
        <w:rPr>
          <w:b/>
          <w:sz w:val="22"/>
        </w:rPr>
        <w:t>7.6.2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332B9288" w:rsidR="00EA3488" w:rsidRDefault="00275949" w:rsidP="000B5E8E">
      <w:pPr>
        <w:rPr>
          <w:sz w:val="22"/>
        </w:rPr>
      </w:pPr>
      <w:r>
        <w:t xml:space="preserve">In this contribution we discuss </w:t>
      </w:r>
      <w:r>
        <w:rPr>
          <w:sz w:val="22"/>
        </w:rPr>
        <w:t>3CC UL configurations in REL-15 EN-DC specification and if those are allowed or not.</w:t>
      </w:r>
    </w:p>
    <w:p w14:paraId="29A12C72" w14:textId="48A26D94" w:rsidR="00275949" w:rsidRDefault="00275949" w:rsidP="00275949">
      <w:pPr>
        <w:pStyle w:val="Heading1"/>
      </w:pPr>
      <w:r>
        <w:t>2</w:t>
      </w:r>
      <w:r>
        <w:tab/>
        <w:t>Discussion</w:t>
      </w:r>
    </w:p>
    <w:p w14:paraId="1A529046" w14:textId="44795E4E" w:rsidR="00275949" w:rsidRDefault="00275949" w:rsidP="00275949">
      <w:r>
        <w:t>It is our understanding that all Rel-15 EN-DC combinations are type LTE xDL/1UL + 1 NR Band. It is also our understanding that in Rel-15 all baskets were split by number of carriers not by number of bands like in Rel-16.</w:t>
      </w:r>
    </w:p>
    <w:p w14:paraId="7F23B21F" w14:textId="53144142" w:rsidR="00275949" w:rsidRDefault="00275949" w:rsidP="00275949">
      <w:r>
        <w:t>Now this means that in REL-15 38.101-3 specification there may be up to 2 UL CC’s for any EN-DC configuration, however if we take a look current 38.101-3 we find some EN-DC configuration that have 3 uplink CCs, these are listed in table 1.  Note that one configuration has even non-contiguous intraband uplink CA for band 7 and that has not been standardized for even</w:t>
      </w:r>
      <w:r w:rsidR="00D96A23">
        <w:t xml:space="preserve"> for LTE not to talk about EN-DC</w:t>
      </w:r>
      <w:r>
        <w:t>.</w:t>
      </w:r>
    </w:p>
    <w:p w14:paraId="73F5E968" w14:textId="14656628" w:rsidR="00275949" w:rsidRPr="00275949" w:rsidRDefault="00275949" w:rsidP="00275949">
      <w:pPr>
        <w:jc w:val="center"/>
        <w:rPr>
          <w:b/>
        </w:rPr>
      </w:pPr>
      <w:r w:rsidRPr="00275949">
        <w:rPr>
          <w:b/>
        </w:rPr>
        <w:t xml:space="preserve">Table 1: </w:t>
      </w:r>
      <w:r w:rsidRPr="00275949">
        <w:rPr>
          <w:b/>
          <w:sz w:val="22"/>
        </w:rPr>
        <w:t>3CC UL configurations in REL-15 EN-DC specification</w:t>
      </w: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640"/>
        <w:gridCol w:w="2359"/>
      </w:tblGrid>
      <w:tr w:rsidR="00ED5843" w:rsidRPr="007E3289" w14:paraId="35E18910" w14:textId="77777777" w:rsidTr="000B3372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14:paraId="3EF345E7" w14:textId="77777777" w:rsidR="00ED5843" w:rsidRPr="007E3289" w:rsidRDefault="00ED5843" w:rsidP="000B3372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</w:t>
            </w:r>
          </w:p>
          <w:p w14:paraId="15CD8B9B" w14:textId="77777777" w:rsidR="00ED5843" w:rsidRPr="007E3289" w:rsidRDefault="00ED5843" w:rsidP="000B3372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14:paraId="0971873D" w14:textId="77777777" w:rsidR="00ED5843" w:rsidRPr="00ED5843" w:rsidRDefault="00ED5843" w:rsidP="000B3372">
            <w:pPr>
              <w:pStyle w:val="TAH"/>
              <w:rPr>
                <w:highlight w:val="yellow"/>
                <w:lang w:val="en-US" w:eastAsia="fi-FI"/>
              </w:rPr>
            </w:pPr>
            <w:r w:rsidRPr="00ED5843">
              <w:rPr>
                <w:highlight w:val="yellow"/>
                <w:lang w:val="en-US" w:eastAsia="fi-FI"/>
              </w:rPr>
              <w:t>Uplink EN-DC</w:t>
            </w:r>
          </w:p>
          <w:p w14:paraId="635DDF0A" w14:textId="77777777" w:rsidR="00ED5843" w:rsidRPr="00ED5843" w:rsidRDefault="00ED5843" w:rsidP="000B3372">
            <w:pPr>
              <w:pStyle w:val="TAH"/>
              <w:rPr>
                <w:highlight w:val="yellow"/>
                <w:lang w:val="en-US" w:eastAsia="fi-FI"/>
              </w:rPr>
            </w:pPr>
            <w:r w:rsidRPr="00ED5843">
              <w:rPr>
                <w:highlight w:val="yellow"/>
                <w:lang w:val="en-US" w:eastAsia="fi-FI"/>
              </w:rPr>
              <w:t>configuration</w:t>
            </w:r>
          </w:p>
          <w:p w14:paraId="23425F19" w14:textId="77777777" w:rsidR="00ED5843" w:rsidRPr="00ED5843" w:rsidDel="00C35823" w:rsidRDefault="00ED5843" w:rsidP="000B3372">
            <w:pPr>
              <w:pStyle w:val="TAH"/>
              <w:rPr>
                <w:highlight w:val="yellow"/>
                <w:lang w:eastAsia="fi-FI"/>
              </w:rPr>
            </w:pPr>
            <w:r w:rsidRPr="00ED5843">
              <w:rPr>
                <w:highlight w:val="yellow"/>
                <w:lang w:val="en-US" w:eastAsia="fi-FI"/>
              </w:rPr>
              <w:t>(NOTE 1)</w:t>
            </w:r>
          </w:p>
        </w:tc>
        <w:tc>
          <w:tcPr>
            <w:tcW w:w="2640" w:type="dxa"/>
            <w:shd w:val="clear" w:color="auto" w:fill="auto"/>
            <w:vAlign w:val="center"/>
            <w:hideMark/>
          </w:tcPr>
          <w:p w14:paraId="4446FB1A" w14:textId="77777777" w:rsidR="00ED5843" w:rsidRPr="007E3289" w:rsidRDefault="00ED5843" w:rsidP="000B3372">
            <w:pPr>
              <w:pStyle w:val="TAH"/>
              <w:rPr>
                <w:lang w:val="en-US" w:eastAsia="fi-FI"/>
              </w:rPr>
            </w:pPr>
            <w:r w:rsidRPr="007E3289">
              <w:rPr>
                <w:lang w:eastAsia="fi-FI"/>
              </w:rPr>
              <w:t>E-UTRA configuration</w:t>
            </w:r>
          </w:p>
        </w:tc>
        <w:tc>
          <w:tcPr>
            <w:tcW w:w="2359" w:type="dxa"/>
            <w:vAlign w:val="center"/>
          </w:tcPr>
          <w:p w14:paraId="721BF70C" w14:textId="77777777" w:rsidR="00ED5843" w:rsidRPr="007E3289" w:rsidRDefault="00ED5843" w:rsidP="000B3372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7E3289">
              <w:rPr>
                <w:lang w:eastAsia="fi-FI"/>
              </w:rPr>
              <w:t>NR configuration</w:t>
            </w:r>
          </w:p>
        </w:tc>
      </w:tr>
      <w:tr w:rsidR="00ED5843" w:rsidRPr="00530DBD" w14:paraId="28661855" w14:textId="77777777" w:rsidTr="000B3372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5AB7070" w14:textId="77777777" w:rsidR="00ED5843" w:rsidRPr="00530DBD" w:rsidRDefault="00ED5843" w:rsidP="000B3372">
            <w:pPr>
              <w:pStyle w:val="TAC"/>
              <w:rPr>
                <w:lang w:val="fi-FI" w:eastAsia="fi-FI"/>
              </w:rPr>
            </w:pPr>
            <w:r w:rsidRPr="00F71B8A">
              <w:t>DC_41</w:t>
            </w:r>
            <w:r w:rsidRPr="00530DBD">
              <w:t>C</w:t>
            </w:r>
            <w:r>
              <w:t>_n</w:t>
            </w:r>
            <w:r w:rsidRPr="00530DBD">
              <w:t>77A</w:t>
            </w:r>
          </w:p>
        </w:tc>
        <w:tc>
          <w:tcPr>
            <w:tcW w:w="2280" w:type="dxa"/>
            <w:vAlign w:val="center"/>
          </w:tcPr>
          <w:p w14:paraId="5D054F9A" w14:textId="77777777" w:rsidR="00ED5843" w:rsidRPr="00ED5843" w:rsidRDefault="00ED5843" w:rsidP="000B3372">
            <w:pPr>
              <w:pStyle w:val="TAC"/>
              <w:rPr>
                <w:highlight w:val="yellow"/>
                <w:lang w:val="fi-FI" w:eastAsia="fi-FI"/>
              </w:rPr>
            </w:pPr>
            <w:r w:rsidRPr="00ED5843">
              <w:rPr>
                <w:highlight w:val="yellow"/>
              </w:rPr>
              <w:t>DC_41C_n77A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14:paraId="2FCBBBC3" w14:textId="77777777" w:rsidR="00ED5843" w:rsidRPr="00530DBD" w:rsidRDefault="00ED5843" w:rsidP="000B3372">
            <w:pPr>
              <w:pStyle w:val="TAC"/>
              <w:rPr>
                <w:lang w:val="fi-FI" w:eastAsia="fi-FI"/>
              </w:rPr>
            </w:pPr>
            <w:r w:rsidRPr="00530DBD">
              <w:t>CA</w:t>
            </w:r>
            <w:r>
              <w:t>_</w:t>
            </w:r>
            <w:r w:rsidRPr="00530DBD">
              <w:t>41C</w:t>
            </w:r>
          </w:p>
        </w:tc>
        <w:tc>
          <w:tcPr>
            <w:tcW w:w="2359" w:type="dxa"/>
            <w:vAlign w:val="center"/>
          </w:tcPr>
          <w:p w14:paraId="35EEE223" w14:textId="77777777" w:rsidR="00ED5843" w:rsidRPr="00530DBD" w:rsidRDefault="00ED5843" w:rsidP="000B3372">
            <w:pPr>
              <w:pStyle w:val="TAC"/>
              <w:rPr>
                <w:lang w:val="fi-FI" w:eastAsia="fi-FI"/>
              </w:rPr>
            </w:pPr>
            <w:r w:rsidRPr="00530DBD">
              <w:t>n77A</w:t>
            </w:r>
          </w:p>
        </w:tc>
      </w:tr>
      <w:tr w:rsidR="00ED5843" w:rsidRPr="00530DBD" w14:paraId="2E13FB1A" w14:textId="77777777" w:rsidTr="000B3372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FC03085" w14:textId="77777777" w:rsidR="00ED5843" w:rsidRPr="00530DBD" w:rsidRDefault="00ED5843" w:rsidP="000B3372">
            <w:pPr>
              <w:pStyle w:val="TAC"/>
              <w:rPr>
                <w:lang w:val="fi-FI" w:eastAsia="fi-FI"/>
              </w:rPr>
            </w:pPr>
            <w:r w:rsidRPr="00F71B8A">
              <w:t>DC_41C</w:t>
            </w:r>
            <w:r>
              <w:t>_n</w:t>
            </w:r>
            <w:r w:rsidRPr="00F71B8A">
              <w:t>78A</w:t>
            </w:r>
          </w:p>
        </w:tc>
        <w:tc>
          <w:tcPr>
            <w:tcW w:w="2280" w:type="dxa"/>
            <w:vAlign w:val="center"/>
          </w:tcPr>
          <w:p w14:paraId="3B124EA2" w14:textId="77777777" w:rsidR="00ED5843" w:rsidRPr="00ED5843" w:rsidRDefault="00ED5843" w:rsidP="000B3372">
            <w:pPr>
              <w:pStyle w:val="TAC"/>
              <w:rPr>
                <w:highlight w:val="yellow"/>
                <w:lang w:val="fi-FI" w:eastAsia="fi-FI"/>
              </w:rPr>
            </w:pPr>
            <w:r w:rsidRPr="00ED5843">
              <w:rPr>
                <w:highlight w:val="yellow"/>
              </w:rPr>
              <w:t>DC_41C_n78A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14:paraId="485F817B" w14:textId="77777777" w:rsidR="00ED5843" w:rsidRPr="00530DBD" w:rsidRDefault="00ED5843" w:rsidP="000B3372">
            <w:pPr>
              <w:pStyle w:val="TAC"/>
              <w:rPr>
                <w:lang w:val="fi-FI" w:eastAsia="fi-FI"/>
              </w:rPr>
            </w:pPr>
            <w:r w:rsidRPr="00530DBD">
              <w:t>CA</w:t>
            </w:r>
            <w:r>
              <w:t>_</w:t>
            </w:r>
            <w:r w:rsidRPr="00530DBD">
              <w:t>41C</w:t>
            </w:r>
          </w:p>
        </w:tc>
        <w:tc>
          <w:tcPr>
            <w:tcW w:w="2359" w:type="dxa"/>
            <w:vAlign w:val="center"/>
          </w:tcPr>
          <w:p w14:paraId="12F7235A" w14:textId="77777777" w:rsidR="00ED5843" w:rsidRPr="00530DBD" w:rsidRDefault="00ED5843" w:rsidP="000B3372">
            <w:pPr>
              <w:pStyle w:val="TAC"/>
              <w:rPr>
                <w:lang w:val="fi-FI" w:eastAsia="fi-FI"/>
              </w:rPr>
            </w:pPr>
            <w:r w:rsidRPr="00530DBD">
              <w:t>n78A</w:t>
            </w:r>
          </w:p>
        </w:tc>
      </w:tr>
      <w:tr w:rsidR="00ED5843" w:rsidRPr="00530DBD" w14:paraId="29B6CDDB" w14:textId="77777777" w:rsidTr="000B3372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F94F241" w14:textId="77777777" w:rsidR="00ED5843" w:rsidRPr="00530DBD" w:rsidRDefault="00ED5843" w:rsidP="000B3372">
            <w:pPr>
              <w:pStyle w:val="TAC"/>
              <w:rPr>
                <w:lang w:val="fi-FI" w:eastAsia="fi-FI"/>
              </w:rPr>
            </w:pPr>
            <w:r w:rsidRPr="00F71B8A">
              <w:t>DC_41C</w:t>
            </w:r>
            <w:r>
              <w:t>_n</w:t>
            </w:r>
            <w:r w:rsidRPr="00F71B8A">
              <w:t>79A</w:t>
            </w:r>
          </w:p>
        </w:tc>
        <w:tc>
          <w:tcPr>
            <w:tcW w:w="2280" w:type="dxa"/>
            <w:vAlign w:val="center"/>
          </w:tcPr>
          <w:p w14:paraId="201E9157" w14:textId="77777777" w:rsidR="00ED5843" w:rsidRPr="00ED5843" w:rsidRDefault="00ED5843" w:rsidP="000B3372">
            <w:pPr>
              <w:pStyle w:val="TAC"/>
              <w:rPr>
                <w:highlight w:val="yellow"/>
                <w:lang w:val="fi-FI" w:eastAsia="fi-FI"/>
              </w:rPr>
            </w:pPr>
            <w:r w:rsidRPr="00ED5843">
              <w:rPr>
                <w:highlight w:val="yellow"/>
              </w:rPr>
              <w:t>DC_41C_n79A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14:paraId="4FBA7565" w14:textId="77777777" w:rsidR="00ED5843" w:rsidRPr="00530DBD" w:rsidRDefault="00ED5843" w:rsidP="000B3372">
            <w:pPr>
              <w:pStyle w:val="TAC"/>
              <w:rPr>
                <w:lang w:val="fi-FI" w:eastAsia="fi-FI"/>
              </w:rPr>
            </w:pPr>
            <w:r w:rsidRPr="00530DBD">
              <w:t>CA</w:t>
            </w:r>
            <w:r>
              <w:t>_</w:t>
            </w:r>
            <w:r w:rsidRPr="00530DBD">
              <w:t>41C</w:t>
            </w:r>
          </w:p>
        </w:tc>
        <w:tc>
          <w:tcPr>
            <w:tcW w:w="2359" w:type="dxa"/>
            <w:vAlign w:val="center"/>
          </w:tcPr>
          <w:p w14:paraId="3F3685C6" w14:textId="77777777" w:rsidR="00ED5843" w:rsidRPr="00530DBD" w:rsidRDefault="00ED5843" w:rsidP="000B3372">
            <w:pPr>
              <w:pStyle w:val="TAC"/>
              <w:rPr>
                <w:lang w:val="fi-FI" w:eastAsia="fi-FI"/>
              </w:rPr>
            </w:pPr>
            <w:r w:rsidRPr="00530DBD">
              <w:t>n79A</w:t>
            </w:r>
          </w:p>
        </w:tc>
      </w:tr>
      <w:tr w:rsidR="00ED5843" w:rsidRPr="00D908AB" w14:paraId="187D8EF1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6B8DA" w14:textId="77777777" w:rsidR="00ED5843" w:rsidRPr="00ED5843" w:rsidRDefault="00ED5843" w:rsidP="000B3372">
            <w:pPr>
              <w:pStyle w:val="TAC"/>
            </w:pPr>
            <w:r w:rsidRPr="00ED5843">
              <w:t>DC_1A-41A_n77A</w:t>
            </w:r>
          </w:p>
          <w:p w14:paraId="5ACE3745" w14:textId="77777777" w:rsidR="00ED5843" w:rsidRPr="00D908AB" w:rsidRDefault="00ED5843" w:rsidP="000B3372">
            <w:pPr>
              <w:pStyle w:val="TAC"/>
            </w:pPr>
            <w:r w:rsidRPr="00ED5843">
              <w:t>DC_1A-41C_n77A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351F" w14:textId="77777777" w:rsidR="00ED5843" w:rsidRPr="00275949" w:rsidRDefault="00ED5843" w:rsidP="000B3372">
            <w:pPr>
              <w:pStyle w:val="TAC"/>
            </w:pPr>
            <w:r w:rsidRPr="00275949">
              <w:t>DC_1A_n77A</w:t>
            </w:r>
          </w:p>
          <w:p w14:paraId="78A1C50B" w14:textId="77777777" w:rsidR="00ED5843" w:rsidRPr="00275949" w:rsidRDefault="00ED5843" w:rsidP="000B3372">
            <w:pPr>
              <w:pStyle w:val="TAC"/>
            </w:pPr>
            <w:r w:rsidRPr="00275949">
              <w:t>DC_41A_n77A</w:t>
            </w:r>
          </w:p>
          <w:p w14:paraId="71112E94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DC_41C_n77A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4E013" w14:textId="77777777" w:rsidR="00ED5843" w:rsidRPr="00ED5843" w:rsidRDefault="00ED5843" w:rsidP="000B3372">
            <w:pPr>
              <w:pStyle w:val="TAC"/>
            </w:pPr>
            <w:r w:rsidRPr="00ED5843">
              <w:t>CA_1A-41A</w:t>
            </w:r>
          </w:p>
          <w:p w14:paraId="7684F990" w14:textId="77777777" w:rsidR="00ED5843" w:rsidRPr="00D908AB" w:rsidRDefault="00ED5843" w:rsidP="000B3372">
            <w:pPr>
              <w:pStyle w:val="TAC"/>
            </w:pPr>
            <w:r w:rsidRPr="00ED5843">
              <w:t>CA_1A-41C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0026" w14:textId="77777777" w:rsidR="00ED5843" w:rsidRPr="00D908AB" w:rsidRDefault="00ED5843" w:rsidP="000B3372">
            <w:pPr>
              <w:pStyle w:val="TAC"/>
            </w:pPr>
            <w:r w:rsidRPr="00ED5843">
              <w:t>n77</w:t>
            </w:r>
          </w:p>
        </w:tc>
      </w:tr>
      <w:tr w:rsidR="00ED5843" w:rsidRPr="00D908AB" w14:paraId="3F3A0B0D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184ED" w14:textId="77777777" w:rsidR="00ED5843" w:rsidRPr="00ED5843" w:rsidRDefault="00ED5843" w:rsidP="000B3372">
            <w:pPr>
              <w:pStyle w:val="TAC"/>
            </w:pPr>
            <w:r w:rsidRPr="00ED5843">
              <w:t>DC_1A-41A_n78A</w:t>
            </w:r>
          </w:p>
          <w:p w14:paraId="1DB5359E" w14:textId="77777777" w:rsidR="00ED5843" w:rsidRPr="00D908AB" w:rsidRDefault="00ED5843" w:rsidP="000B3372">
            <w:pPr>
              <w:pStyle w:val="TAC"/>
            </w:pPr>
            <w:r w:rsidRPr="00ED5843">
              <w:t>DC_1A-41C_n78A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A6BE" w14:textId="77777777" w:rsidR="00ED5843" w:rsidRPr="00275949" w:rsidRDefault="00ED5843" w:rsidP="000B3372">
            <w:pPr>
              <w:pStyle w:val="TAC"/>
            </w:pPr>
            <w:r w:rsidRPr="00275949">
              <w:t>DC_1A_n78A</w:t>
            </w:r>
          </w:p>
          <w:p w14:paraId="04C7B7A5" w14:textId="77777777" w:rsidR="00ED5843" w:rsidRPr="00275949" w:rsidRDefault="00ED5843" w:rsidP="000B3372">
            <w:pPr>
              <w:pStyle w:val="TAC"/>
            </w:pPr>
            <w:r w:rsidRPr="00275949">
              <w:t>DC_41A_n78A</w:t>
            </w:r>
          </w:p>
          <w:p w14:paraId="7CDCE8A3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DC_41C_n78A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5C228" w14:textId="77777777" w:rsidR="00ED5843" w:rsidRPr="00ED5843" w:rsidRDefault="00ED5843" w:rsidP="000B3372">
            <w:pPr>
              <w:pStyle w:val="TAC"/>
            </w:pPr>
            <w:r w:rsidRPr="00ED5843">
              <w:t>CA_1A-41A</w:t>
            </w:r>
          </w:p>
          <w:p w14:paraId="408645A2" w14:textId="77777777" w:rsidR="00ED5843" w:rsidRPr="00D908AB" w:rsidRDefault="00ED5843" w:rsidP="000B3372">
            <w:pPr>
              <w:pStyle w:val="TAC"/>
            </w:pPr>
            <w:r w:rsidRPr="00ED5843">
              <w:t>CA_1A-41C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2E2A" w14:textId="77777777" w:rsidR="00ED5843" w:rsidRPr="00D908AB" w:rsidRDefault="00ED5843" w:rsidP="000B3372">
            <w:pPr>
              <w:pStyle w:val="TAC"/>
            </w:pPr>
            <w:r w:rsidRPr="00ED5843">
              <w:t>n78</w:t>
            </w:r>
          </w:p>
        </w:tc>
      </w:tr>
      <w:tr w:rsidR="00ED5843" w:rsidRPr="00D908AB" w14:paraId="16C16373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6CD10" w14:textId="77777777" w:rsidR="00ED5843" w:rsidRPr="00D908AB" w:rsidRDefault="00ED5843" w:rsidP="000B3372">
            <w:pPr>
              <w:pStyle w:val="TAC"/>
            </w:pPr>
            <w:r w:rsidRPr="00ED5843">
              <w:t>DC_1A-41C_n79A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A266" w14:textId="77777777" w:rsidR="00ED5843" w:rsidRPr="00275949" w:rsidRDefault="00ED5843" w:rsidP="000B3372">
            <w:pPr>
              <w:pStyle w:val="TAC"/>
            </w:pPr>
            <w:r w:rsidRPr="00275949">
              <w:t>DC_1A_n79A</w:t>
            </w:r>
          </w:p>
          <w:p w14:paraId="3423F6C0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DC_41C_n79A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DF977" w14:textId="77777777" w:rsidR="00ED5843" w:rsidRPr="00D908AB" w:rsidRDefault="00ED5843" w:rsidP="000B3372">
            <w:pPr>
              <w:pStyle w:val="TAC"/>
            </w:pPr>
            <w:r w:rsidRPr="00ED5843">
              <w:t>CA_1A-41C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42A4" w14:textId="77777777" w:rsidR="00ED5843" w:rsidRPr="00D908AB" w:rsidRDefault="00ED5843" w:rsidP="000B3372">
            <w:pPr>
              <w:pStyle w:val="TAC"/>
            </w:pPr>
            <w:r w:rsidRPr="00ED5843">
              <w:t>n79</w:t>
            </w:r>
          </w:p>
        </w:tc>
      </w:tr>
      <w:tr w:rsidR="00ED5843" w:rsidRPr="00D908AB" w14:paraId="17B14BF6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CCB30" w14:textId="77777777" w:rsidR="00ED5843" w:rsidRPr="00D908AB" w:rsidRDefault="00ED5843" w:rsidP="000B3372">
            <w:pPr>
              <w:pStyle w:val="TAC"/>
            </w:pPr>
            <w:r w:rsidRPr="00D908AB">
              <w:t>DC_3A-7C_n78A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BA17" w14:textId="77777777" w:rsidR="00ED5843" w:rsidRPr="00275949" w:rsidRDefault="00ED5843" w:rsidP="000B3372">
            <w:pPr>
              <w:pStyle w:val="TAC"/>
            </w:pPr>
            <w:r w:rsidRPr="00275949">
              <w:t>DC_3A_n78A</w:t>
            </w:r>
          </w:p>
          <w:p w14:paraId="33DEF366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DC_7C_n78A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C713D" w14:textId="77777777" w:rsidR="00ED5843" w:rsidRPr="00D908AB" w:rsidRDefault="00ED5843" w:rsidP="000B3372">
            <w:pPr>
              <w:pStyle w:val="TAC"/>
            </w:pPr>
            <w:r w:rsidRPr="00D908AB">
              <w:t>CA</w:t>
            </w:r>
            <w:r>
              <w:t>_</w:t>
            </w:r>
            <w:r w:rsidRPr="00D908AB">
              <w:t>3A-7C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FB30" w14:textId="77777777" w:rsidR="00ED5843" w:rsidRPr="00D908AB" w:rsidRDefault="00ED5843" w:rsidP="000B3372">
            <w:pPr>
              <w:pStyle w:val="TAC"/>
            </w:pPr>
            <w:r w:rsidRPr="00D908AB">
              <w:t>n78A</w:t>
            </w:r>
          </w:p>
        </w:tc>
      </w:tr>
      <w:tr w:rsidR="00ED5843" w:rsidRPr="000354AA" w14:paraId="4D7F8DC8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BE8F3" w14:textId="77777777" w:rsidR="00ED5843" w:rsidRPr="000354AA" w:rsidRDefault="00ED5843" w:rsidP="000B3372">
            <w:pPr>
              <w:pStyle w:val="TAC"/>
            </w:pPr>
            <w:r w:rsidRPr="006E05E0">
              <w:t>DC_3</w:t>
            </w:r>
            <w:r>
              <w:t>C</w:t>
            </w:r>
            <w:r w:rsidRPr="006E05E0">
              <w:t>-7C_n</w:t>
            </w:r>
            <w:r w:rsidRPr="006E05E0">
              <w:rPr>
                <w:rFonts w:hint="eastAsia"/>
              </w:rPr>
              <w:t>78</w:t>
            </w:r>
            <w:r w:rsidRPr="006E05E0">
              <w:t>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57D1" w14:textId="77777777" w:rsidR="00ED5843" w:rsidRPr="00275949" w:rsidRDefault="00ED5843" w:rsidP="000B3372">
            <w:pPr>
              <w:pStyle w:val="TAC"/>
            </w:pPr>
            <w:r w:rsidRPr="00275949">
              <w:t>DC_3A_n</w:t>
            </w:r>
            <w:r w:rsidRPr="00275949">
              <w:rPr>
                <w:rFonts w:hint="eastAsia"/>
              </w:rPr>
              <w:t>78</w:t>
            </w:r>
            <w:r w:rsidRPr="00275949">
              <w:t>A</w:t>
            </w:r>
          </w:p>
          <w:p w14:paraId="2909C6D7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DC_7C_n</w:t>
            </w:r>
            <w:r w:rsidRPr="00ED5843">
              <w:rPr>
                <w:rFonts w:hint="eastAsia"/>
                <w:highlight w:val="yellow"/>
              </w:rPr>
              <w:t>78</w:t>
            </w:r>
            <w:r w:rsidRPr="00ED5843">
              <w:rPr>
                <w:highlight w:val="yellow"/>
              </w:rPr>
              <w:t>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DFEBE" w14:textId="77777777" w:rsidR="00ED5843" w:rsidRPr="000354AA" w:rsidRDefault="00ED5843" w:rsidP="000B3372">
            <w:pPr>
              <w:pStyle w:val="TAC"/>
            </w:pPr>
            <w:r w:rsidRPr="006E05E0">
              <w:rPr>
                <w:rFonts w:hint="eastAsia"/>
              </w:rPr>
              <w:t>CA</w:t>
            </w:r>
            <w:r>
              <w:t>_</w:t>
            </w:r>
            <w:r w:rsidRPr="006E05E0">
              <w:t>3</w:t>
            </w:r>
            <w:r>
              <w:t>C</w:t>
            </w:r>
            <w:r w:rsidRPr="006E05E0">
              <w:t>-7C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BAA7" w14:textId="77777777" w:rsidR="00ED5843" w:rsidRPr="000354AA" w:rsidRDefault="00ED5843" w:rsidP="000B3372">
            <w:pPr>
              <w:pStyle w:val="TAC"/>
            </w:pPr>
            <w:r w:rsidRPr="006E05E0">
              <w:t>n</w:t>
            </w:r>
            <w:r w:rsidRPr="006E05E0">
              <w:rPr>
                <w:rFonts w:hint="eastAsia"/>
              </w:rPr>
              <w:t>78</w:t>
            </w:r>
            <w:r w:rsidRPr="006E05E0">
              <w:t>A</w:t>
            </w:r>
          </w:p>
        </w:tc>
      </w:tr>
      <w:tr w:rsidR="00ED5843" w:rsidRPr="00D908AB" w14:paraId="613FA250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B1676" w14:textId="77777777" w:rsidR="00ED5843" w:rsidRPr="00ED5843" w:rsidRDefault="00ED5843" w:rsidP="000B3372">
            <w:pPr>
              <w:pStyle w:val="TAC"/>
            </w:pPr>
            <w:r w:rsidRPr="00D908AB">
              <w:t>DC_7C-28A_n78A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9517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DC_7C_n78A</w:t>
            </w:r>
          </w:p>
          <w:p w14:paraId="4B198698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275949">
              <w:t>DC_28A_n78A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5CFF" w14:textId="77777777" w:rsidR="00ED5843" w:rsidRPr="00ED5843" w:rsidRDefault="00ED5843" w:rsidP="000B3372">
            <w:pPr>
              <w:pStyle w:val="TAC"/>
            </w:pPr>
            <w:r w:rsidRPr="00D908AB">
              <w:t>CA</w:t>
            </w:r>
            <w:r>
              <w:t>_</w:t>
            </w:r>
            <w:r w:rsidRPr="00D908AB">
              <w:t>7C-28A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6C12" w14:textId="77777777" w:rsidR="00ED5843" w:rsidRPr="00ED5843" w:rsidRDefault="00ED5843" w:rsidP="000B3372">
            <w:pPr>
              <w:pStyle w:val="TAC"/>
            </w:pPr>
            <w:r w:rsidRPr="00D908AB">
              <w:t>n78A</w:t>
            </w:r>
          </w:p>
        </w:tc>
      </w:tr>
      <w:tr w:rsidR="00ED5843" w:rsidRPr="00D908AB" w14:paraId="7AFBAC0F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AA021" w14:textId="77777777" w:rsidR="00ED5843" w:rsidRPr="00D908AB" w:rsidRDefault="00ED5843" w:rsidP="000B3372">
            <w:pPr>
              <w:pStyle w:val="TAC"/>
            </w:pPr>
            <w:r w:rsidRPr="00D908AB">
              <w:t>DC_7A-46C_n78A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0287" w14:textId="77777777" w:rsidR="00ED5843" w:rsidRPr="00275949" w:rsidRDefault="00ED5843" w:rsidP="000B3372">
            <w:pPr>
              <w:pStyle w:val="TAC"/>
            </w:pPr>
            <w:r w:rsidRPr="00275949">
              <w:t>DC_7A_n78A</w:t>
            </w:r>
          </w:p>
          <w:p w14:paraId="51B3EEA7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DC_46C_n78A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4EF0" w14:textId="77777777" w:rsidR="00ED5843" w:rsidRPr="00D908AB" w:rsidRDefault="00ED5843" w:rsidP="000B3372">
            <w:pPr>
              <w:pStyle w:val="TAC"/>
            </w:pPr>
            <w:r w:rsidRPr="00D908AB">
              <w:t>CA</w:t>
            </w:r>
            <w:r>
              <w:t>_</w:t>
            </w:r>
            <w:r w:rsidRPr="00D908AB">
              <w:t>7A-46C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37F6" w14:textId="77777777" w:rsidR="00ED5843" w:rsidRPr="00D908AB" w:rsidRDefault="00ED5843" w:rsidP="000B3372">
            <w:pPr>
              <w:pStyle w:val="TAC"/>
            </w:pPr>
            <w:r w:rsidRPr="00D908AB">
              <w:t>n78A</w:t>
            </w:r>
          </w:p>
        </w:tc>
      </w:tr>
      <w:tr w:rsidR="00ED5843" w:rsidRPr="00D908AB" w14:paraId="07747F5E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C323" w14:textId="77777777" w:rsidR="00ED5843" w:rsidRPr="00ED5843" w:rsidRDefault="00ED5843" w:rsidP="000B3372">
            <w:pPr>
              <w:pStyle w:val="TAC"/>
            </w:pPr>
            <w:r w:rsidRPr="00ED5843">
              <w:t>DC_41C-42A_n77A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D435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DC_41C_n77A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9BB76" w14:textId="77777777" w:rsidR="00ED5843" w:rsidRPr="00D908AB" w:rsidRDefault="00ED5843" w:rsidP="000B3372">
            <w:pPr>
              <w:pStyle w:val="TAC"/>
            </w:pPr>
            <w:r w:rsidRPr="00D908AB">
              <w:t>CA_</w:t>
            </w:r>
            <w:r w:rsidRPr="00ED5843">
              <w:t>41C-42A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7F46" w14:textId="77777777" w:rsidR="00ED5843" w:rsidRPr="00D908AB" w:rsidRDefault="00ED5843" w:rsidP="000B3372">
            <w:pPr>
              <w:pStyle w:val="TAC"/>
            </w:pPr>
            <w:r w:rsidRPr="00D908AB">
              <w:t>n77A</w:t>
            </w:r>
          </w:p>
        </w:tc>
      </w:tr>
      <w:tr w:rsidR="00ED5843" w:rsidRPr="00D908AB" w14:paraId="1D93E7E6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36ED7" w14:textId="77777777" w:rsidR="00ED5843" w:rsidRPr="00ED5843" w:rsidRDefault="00ED5843" w:rsidP="000B3372">
            <w:pPr>
              <w:pStyle w:val="TAC"/>
            </w:pPr>
            <w:r w:rsidRPr="00ED5843">
              <w:t>DC_41C-42A_n78A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EC12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DC_41C_n78A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050B2" w14:textId="77777777" w:rsidR="00ED5843" w:rsidRPr="00ED5843" w:rsidRDefault="00ED5843" w:rsidP="000B3372">
            <w:pPr>
              <w:pStyle w:val="TAC"/>
            </w:pPr>
            <w:r w:rsidRPr="00D908AB">
              <w:t>CA_</w:t>
            </w:r>
            <w:r w:rsidRPr="00ED5843">
              <w:t>41C-42A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948E" w14:textId="77777777" w:rsidR="00ED5843" w:rsidRPr="00ED5843" w:rsidRDefault="00ED5843" w:rsidP="000B3372">
            <w:pPr>
              <w:pStyle w:val="TAC"/>
            </w:pPr>
            <w:r w:rsidRPr="00D908AB">
              <w:t>n78A</w:t>
            </w:r>
          </w:p>
        </w:tc>
      </w:tr>
      <w:tr w:rsidR="00ED5843" w:rsidRPr="00D908AB" w14:paraId="6DE7DE71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ECCF" w14:textId="77777777" w:rsidR="00ED5843" w:rsidRPr="00ED5843" w:rsidRDefault="00ED5843" w:rsidP="000B3372">
            <w:pPr>
              <w:pStyle w:val="TAC"/>
            </w:pPr>
            <w:r w:rsidRPr="00ED5843">
              <w:t>DC_41C-42A_n79A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A54D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DC_41C_n79A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26E96" w14:textId="77777777" w:rsidR="00ED5843" w:rsidRPr="00ED5843" w:rsidRDefault="00ED5843" w:rsidP="000B3372">
            <w:pPr>
              <w:pStyle w:val="TAC"/>
            </w:pPr>
            <w:r w:rsidRPr="00D908AB">
              <w:t>CA_</w:t>
            </w:r>
            <w:r w:rsidRPr="00ED5843">
              <w:t>41C-42A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54D3" w14:textId="77777777" w:rsidR="00ED5843" w:rsidRPr="00ED5843" w:rsidRDefault="00ED5843" w:rsidP="000B3372">
            <w:pPr>
              <w:pStyle w:val="TAC"/>
            </w:pPr>
            <w:r w:rsidRPr="00D908AB">
              <w:t>n79A</w:t>
            </w:r>
          </w:p>
        </w:tc>
      </w:tr>
      <w:tr w:rsidR="00ED5843" w:rsidRPr="00F51C75" w14:paraId="56AFF36A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7004A" w14:textId="77777777" w:rsidR="00ED5843" w:rsidRPr="00F51C75" w:rsidRDefault="00ED5843" w:rsidP="00ED5843">
            <w:pPr>
              <w:pStyle w:val="TAC"/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E973" w14:textId="77777777" w:rsidR="00ED5843" w:rsidRPr="00ED5843" w:rsidRDefault="00ED5843" w:rsidP="00ED5843">
            <w:pPr>
              <w:pStyle w:val="TAC"/>
              <w:rPr>
                <w:highlight w:val="yellow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E76D" w14:textId="77777777" w:rsidR="00ED5843" w:rsidRPr="00F51C75" w:rsidRDefault="00ED5843" w:rsidP="00ED5843">
            <w:pPr>
              <w:pStyle w:val="TAC"/>
            </w:pP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03CF" w14:textId="77777777" w:rsidR="00ED5843" w:rsidRPr="00F51C75" w:rsidRDefault="00ED5843" w:rsidP="00ED5843">
            <w:pPr>
              <w:pStyle w:val="TAC"/>
            </w:pPr>
          </w:p>
        </w:tc>
      </w:tr>
      <w:tr w:rsidR="00ED5843" w:rsidRPr="00F51C75" w14:paraId="06986278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53DEF" w14:textId="77777777" w:rsidR="00ED5843" w:rsidRPr="00ED5843" w:rsidRDefault="00ED5843" w:rsidP="00ED5843">
            <w:pPr>
              <w:pStyle w:val="TAC"/>
            </w:pPr>
            <w:r w:rsidRPr="00F51C75">
              <w:t>DC_2C_n257A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FB14" w14:textId="77777777" w:rsidR="00ED5843" w:rsidRPr="00ED5843" w:rsidRDefault="00ED5843" w:rsidP="00ED5843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DC_2C_n257A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DEE7A" w14:textId="77777777" w:rsidR="00ED5843" w:rsidRPr="00ED5843" w:rsidRDefault="00ED5843" w:rsidP="00ED5843">
            <w:pPr>
              <w:pStyle w:val="TAC"/>
            </w:pPr>
            <w:r w:rsidRPr="00F51C75">
              <w:t>CA</w:t>
            </w:r>
            <w:r>
              <w:t>_</w:t>
            </w:r>
            <w:r w:rsidRPr="00F51C75">
              <w:t>2C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B1B5" w14:textId="77777777" w:rsidR="00ED5843" w:rsidRPr="00ED5843" w:rsidRDefault="00ED5843" w:rsidP="00ED5843">
            <w:pPr>
              <w:pStyle w:val="TAC"/>
            </w:pPr>
            <w:r w:rsidRPr="00F51C75">
              <w:t>n257A</w:t>
            </w:r>
          </w:p>
        </w:tc>
      </w:tr>
      <w:tr w:rsidR="00ED5843" w:rsidRPr="00F51C75" w14:paraId="565CE4BE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42C82" w14:textId="77777777" w:rsidR="00ED5843" w:rsidRPr="00ED5843" w:rsidRDefault="00ED5843" w:rsidP="00ED5843">
            <w:pPr>
              <w:pStyle w:val="TAC"/>
            </w:pPr>
            <w:r w:rsidRPr="00F51C75">
              <w:t>DC_2C_n260A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4454" w14:textId="77777777" w:rsidR="00ED5843" w:rsidRPr="00ED5843" w:rsidRDefault="00ED5843" w:rsidP="00ED5843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DC_2C_n260A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62C55" w14:textId="77777777" w:rsidR="00ED5843" w:rsidRPr="00ED5843" w:rsidRDefault="00ED5843" w:rsidP="00ED5843">
            <w:pPr>
              <w:pStyle w:val="TAC"/>
            </w:pPr>
            <w:r w:rsidRPr="00F51C75">
              <w:t>CA</w:t>
            </w:r>
            <w:r>
              <w:t>_</w:t>
            </w:r>
            <w:r w:rsidRPr="00F51C75">
              <w:t>2C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AAEB" w14:textId="77777777" w:rsidR="00ED5843" w:rsidRPr="00ED5843" w:rsidRDefault="00ED5843" w:rsidP="00ED5843">
            <w:pPr>
              <w:pStyle w:val="TAC"/>
            </w:pPr>
            <w:r w:rsidRPr="00F51C75">
              <w:t>n260A</w:t>
            </w:r>
          </w:p>
        </w:tc>
      </w:tr>
      <w:tr w:rsidR="00ED5843" w:rsidRPr="00F51C75" w14:paraId="3CAF017E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DA24B" w14:textId="77777777" w:rsidR="00ED5843" w:rsidRPr="00ED5843" w:rsidRDefault="00ED5843" w:rsidP="00ED5843">
            <w:pPr>
              <w:pStyle w:val="TAC"/>
            </w:pPr>
            <w:r w:rsidRPr="00F51C75">
              <w:t>DC_5B_n257A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02FE" w14:textId="77777777" w:rsidR="00ED5843" w:rsidRPr="00ED5843" w:rsidRDefault="00ED5843" w:rsidP="00ED5843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DC_5B_n257A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7ABC0" w14:textId="77777777" w:rsidR="00ED5843" w:rsidRPr="00ED5843" w:rsidRDefault="00ED5843" w:rsidP="00ED5843">
            <w:pPr>
              <w:pStyle w:val="TAC"/>
            </w:pPr>
            <w:r w:rsidRPr="00F51C75">
              <w:t>CA</w:t>
            </w:r>
            <w:r>
              <w:t>_</w:t>
            </w:r>
            <w:r w:rsidRPr="00F51C75">
              <w:t>5B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F105" w14:textId="77777777" w:rsidR="00ED5843" w:rsidRPr="00ED5843" w:rsidRDefault="00ED5843" w:rsidP="00ED5843">
            <w:pPr>
              <w:pStyle w:val="TAC"/>
            </w:pPr>
            <w:r w:rsidRPr="00F51C75">
              <w:t>n257A</w:t>
            </w:r>
          </w:p>
        </w:tc>
      </w:tr>
      <w:tr w:rsidR="00ED5843" w:rsidRPr="00F51C75" w14:paraId="53F47CF1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90CDA" w14:textId="77777777" w:rsidR="00ED5843" w:rsidRPr="00ED5843" w:rsidRDefault="00ED5843" w:rsidP="00ED5843">
            <w:pPr>
              <w:pStyle w:val="TAC"/>
            </w:pPr>
            <w:r w:rsidRPr="00F51C75">
              <w:t>DC_5B_n260A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C503" w14:textId="77777777" w:rsidR="00ED5843" w:rsidRPr="00ED5843" w:rsidRDefault="00ED5843" w:rsidP="00ED5843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DC_5B_n260A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8D84F" w14:textId="77777777" w:rsidR="00ED5843" w:rsidRPr="00ED5843" w:rsidRDefault="00ED5843" w:rsidP="00ED5843">
            <w:pPr>
              <w:pStyle w:val="TAC"/>
            </w:pPr>
            <w:r w:rsidRPr="00F51C75">
              <w:t>CA</w:t>
            </w:r>
            <w:r>
              <w:t>_</w:t>
            </w:r>
            <w:r w:rsidRPr="00F51C75">
              <w:t>5B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2ED5" w14:textId="77777777" w:rsidR="00ED5843" w:rsidRPr="00ED5843" w:rsidRDefault="00ED5843" w:rsidP="00ED5843">
            <w:pPr>
              <w:pStyle w:val="TAC"/>
            </w:pPr>
            <w:r w:rsidRPr="00F51C75">
              <w:t>n260A</w:t>
            </w:r>
          </w:p>
        </w:tc>
      </w:tr>
      <w:tr w:rsidR="00ED5843" w:rsidRPr="00F51C75" w14:paraId="4A43D90D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9EE03" w14:textId="77777777" w:rsidR="00ED5843" w:rsidRPr="00ED5843" w:rsidRDefault="00ED5843" w:rsidP="00ED5843">
            <w:pPr>
              <w:pStyle w:val="TAC"/>
            </w:pPr>
            <w:r w:rsidRPr="00F51C75">
              <w:t>DC_41C_n257A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C866" w14:textId="77777777" w:rsidR="00ED5843" w:rsidRPr="00ED5843" w:rsidRDefault="00ED5843" w:rsidP="00ED5843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DC_41C_n257A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0CCB1" w14:textId="77777777" w:rsidR="00ED5843" w:rsidRPr="00ED5843" w:rsidRDefault="00ED5843" w:rsidP="00ED5843">
            <w:pPr>
              <w:pStyle w:val="TAC"/>
            </w:pPr>
            <w:r w:rsidRPr="00F51C75">
              <w:t>CA</w:t>
            </w:r>
            <w:r>
              <w:t>_</w:t>
            </w:r>
            <w:r w:rsidRPr="00F51C75">
              <w:t>41C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1C3" w14:textId="77777777" w:rsidR="00ED5843" w:rsidRPr="00ED5843" w:rsidRDefault="00ED5843" w:rsidP="00ED5843">
            <w:pPr>
              <w:pStyle w:val="TAC"/>
            </w:pPr>
            <w:r w:rsidRPr="00F51C75">
              <w:t>n257A</w:t>
            </w:r>
          </w:p>
        </w:tc>
      </w:tr>
      <w:tr w:rsidR="00ED5843" w:rsidRPr="00F51C75" w14:paraId="0AD56D89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42A4F" w14:textId="77777777" w:rsidR="00ED5843" w:rsidRPr="00ED5843" w:rsidRDefault="00ED5843" w:rsidP="00ED5843">
            <w:pPr>
              <w:pStyle w:val="TAC"/>
            </w:pPr>
            <w:r w:rsidRPr="00F51C75">
              <w:t>DC_42</w:t>
            </w:r>
            <w:r>
              <w:t>D</w:t>
            </w:r>
            <w:r w:rsidRPr="00F51C75">
              <w:t>_n257A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E8A6" w14:textId="77777777" w:rsidR="00ED5843" w:rsidRPr="00ED5843" w:rsidRDefault="00ED5843" w:rsidP="00ED5843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DC_42C_n257A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4FAE0" w14:textId="77777777" w:rsidR="00ED5843" w:rsidRPr="00ED5843" w:rsidRDefault="00ED5843" w:rsidP="00ED5843">
            <w:pPr>
              <w:pStyle w:val="TAC"/>
            </w:pPr>
            <w:r w:rsidRPr="00F51C75">
              <w:t>CA</w:t>
            </w:r>
            <w:r>
              <w:t>_</w:t>
            </w:r>
            <w:r w:rsidRPr="00F51C75">
              <w:t>42C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43A9" w14:textId="77777777" w:rsidR="00ED5843" w:rsidRPr="00ED5843" w:rsidRDefault="00ED5843" w:rsidP="00ED5843">
            <w:pPr>
              <w:pStyle w:val="TAC"/>
            </w:pPr>
            <w:r w:rsidRPr="00F51C75">
              <w:t>n257A</w:t>
            </w:r>
          </w:p>
        </w:tc>
      </w:tr>
      <w:tr w:rsidR="00ED5843" w:rsidRPr="00F51C75" w14:paraId="6C605ED0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3F042" w14:textId="77777777" w:rsidR="00ED5843" w:rsidRPr="00ED5843" w:rsidRDefault="00ED5843" w:rsidP="00ED5843">
            <w:pPr>
              <w:pStyle w:val="TAC"/>
            </w:pPr>
            <w:r w:rsidRPr="00F51C75">
              <w:t>DC_48C_n257A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09FD" w14:textId="77777777" w:rsidR="00ED5843" w:rsidRPr="00ED5843" w:rsidRDefault="00ED5843" w:rsidP="00ED5843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DC_48C_n257A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D0C0B" w14:textId="77777777" w:rsidR="00ED5843" w:rsidRPr="00ED5843" w:rsidRDefault="00ED5843" w:rsidP="00ED5843">
            <w:pPr>
              <w:pStyle w:val="TAC"/>
            </w:pPr>
            <w:r w:rsidRPr="00F51C75">
              <w:t>CA</w:t>
            </w:r>
            <w:r>
              <w:t>_</w:t>
            </w:r>
            <w:r w:rsidRPr="00F51C75">
              <w:t>48C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F9BB" w14:textId="77777777" w:rsidR="00ED5843" w:rsidRPr="00ED5843" w:rsidRDefault="00ED5843" w:rsidP="00ED5843">
            <w:pPr>
              <w:pStyle w:val="TAC"/>
            </w:pPr>
            <w:r w:rsidRPr="00F51C75">
              <w:t>n257A</w:t>
            </w:r>
          </w:p>
        </w:tc>
      </w:tr>
      <w:tr w:rsidR="00ED5843" w:rsidRPr="00F51C75" w14:paraId="44D40558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23059" w14:textId="77777777" w:rsidR="00ED5843" w:rsidRPr="00ED5843" w:rsidRDefault="00ED5843" w:rsidP="00ED5843">
            <w:pPr>
              <w:pStyle w:val="TAC"/>
            </w:pPr>
            <w:r w:rsidRPr="00F51C75">
              <w:t>DC_48C_n260A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97A1" w14:textId="77777777" w:rsidR="00ED5843" w:rsidRPr="00ED5843" w:rsidRDefault="00ED5843" w:rsidP="00ED5843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DC_48C_n260A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6D867" w14:textId="77777777" w:rsidR="00ED5843" w:rsidRPr="00ED5843" w:rsidRDefault="00ED5843" w:rsidP="00ED5843">
            <w:pPr>
              <w:pStyle w:val="TAC"/>
            </w:pPr>
            <w:r w:rsidRPr="00F51C75">
              <w:t>CA</w:t>
            </w:r>
            <w:r>
              <w:t>_</w:t>
            </w:r>
            <w:r w:rsidRPr="00F51C75">
              <w:t>48C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A3E2" w14:textId="77777777" w:rsidR="00ED5843" w:rsidRPr="00ED5843" w:rsidRDefault="00ED5843" w:rsidP="00ED5843">
            <w:pPr>
              <w:pStyle w:val="TAC"/>
            </w:pPr>
            <w:r w:rsidRPr="00F51C75">
              <w:t>n260A</w:t>
            </w:r>
          </w:p>
        </w:tc>
      </w:tr>
      <w:tr w:rsidR="00ED5843" w:rsidRPr="00F51C75" w14:paraId="0E43E90D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E1E2F" w14:textId="77777777" w:rsidR="00ED5843" w:rsidRPr="00ED5843" w:rsidRDefault="00ED5843" w:rsidP="00ED5843">
            <w:pPr>
              <w:pStyle w:val="TAC"/>
            </w:pPr>
            <w:r w:rsidRPr="00F51C75">
              <w:t>DC_66C_n257A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C78B" w14:textId="77777777" w:rsidR="00ED5843" w:rsidRPr="00ED5843" w:rsidRDefault="00ED5843" w:rsidP="00ED5843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DC_66C_n257A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BEA80" w14:textId="77777777" w:rsidR="00ED5843" w:rsidRPr="00ED5843" w:rsidRDefault="00ED5843" w:rsidP="00ED5843">
            <w:pPr>
              <w:pStyle w:val="TAC"/>
            </w:pPr>
            <w:r w:rsidRPr="00F51C75">
              <w:t>CA</w:t>
            </w:r>
            <w:r>
              <w:t>_</w:t>
            </w:r>
            <w:r w:rsidRPr="00F51C75">
              <w:t>66C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0386" w14:textId="77777777" w:rsidR="00ED5843" w:rsidRPr="00ED5843" w:rsidRDefault="00ED5843" w:rsidP="00ED5843">
            <w:pPr>
              <w:pStyle w:val="TAC"/>
            </w:pPr>
            <w:r w:rsidRPr="00F51C75">
              <w:t>n257A</w:t>
            </w:r>
          </w:p>
        </w:tc>
      </w:tr>
      <w:tr w:rsidR="00ED5843" w:rsidRPr="00844AF5" w14:paraId="2D5AE858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259E5" w14:textId="77777777" w:rsidR="00ED5843" w:rsidRPr="00F64042" w:rsidRDefault="00ED5843" w:rsidP="000B3372">
            <w:pPr>
              <w:pStyle w:val="TAC"/>
            </w:pPr>
            <w:r w:rsidRPr="00F64042">
              <w:t>DC_1A-7A-7A_n257A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79F6" w14:textId="77777777" w:rsidR="00ED5843" w:rsidRPr="00275949" w:rsidRDefault="00ED5843" w:rsidP="000B3372">
            <w:pPr>
              <w:pStyle w:val="TAC"/>
            </w:pPr>
            <w:r w:rsidRPr="00275949">
              <w:t>DC_1A_n257A</w:t>
            </w:r>
          </w:p>
          <w:p w14:paraId="7186AF0D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275949">
              <w:rPr>
                <w:color w:val="FF0000"/>
                <w:highlight w:val="yellow"/>
              </w:rPr>
              <w:t>DC_7A-7A_n257A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7A03" w14:textId="77777777" w:rsidR="00ED5843" w:rsidRPr="001874A5" w:rsidRDefault="00ED5843" w:rsidP="000B3372">
            <w:pPr>
              <w:pStyle w:val="TAC"/>
            </w:pPr>
            <w:r w:rsidRPr="00FB2A78">
              <w:rPr>
                <w:rFonts w:hint="eastAsia"/>
              </w:rPr>
              <w:t>CA</w:t>
            </w:r>
            <w:r>
              <w:t>_</w:t>
            </w:r>
            <w:r w:rsidRPr="006B4E52">
              <w:t>1A-7A-7A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9B55" w14:textId="77777777" w:rsidR="00ED5843" w:rsidRPr="00844AF5" w:rsidRDefault="00ED5843" w:rsidP="000B3372">
            <w:pPr>
              <w:pStyle w:val="TAC"/>
            </w:pPr>
            <w:r w:rsidRPr="00844AF5">
              <w:t>n257A</w:t>
            </w:r>
          </w:p>
        </w:tc>
      </w:tr>
      <w:tr w:rsidR="00ED5843" w:rsidRPr="00433234" w14:paraId="22BCEE7C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C5F85" w14:textId="77777777" w:rsidR="00ED5843" w:rsidRPr="00F64042" w:rsidRDefault="00ED5843" w:rsidP="000B3372">
            <w:pPr>
              <w:pStyle w:val="TAC"/>
            </w:pPr>
            <w:r w:rsidRPr="00F64042">
              <w:t>DC_</w:t>
            </w:r>
            <w:r w:rsidRPr="00F64042">
              <w:rPr>
                <w:rFonts w:hint="eastAsia"/>
              </w:rPr>
              <w:t>1</w:t>
            </w:r>
            <w:r w:rsidRPr="00F64042">
              <w:t>A-</w:t>
            </w:r>
            <w:r w:rsidRPr="00F64042">
              <w:rPr>
                <w:rFonts w:hint="eastAsia"/>
              </w:rPr>
              <w:t>41</w:t>
            </w:r>
            <w:r w:rsidRPr="00F64042">
              <w:t>C</w:t>
            </w:r>
            <w:r w:rsidRPr="00F64042">
              <w:rPr>
                <w:rFonts w:hint="eastAsia"/>
              </w:rPr>
              <w:t>_n</w:t>
            </w:r>
            <w:r w:rsidRPr="00F64042">
              <w:t>257A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4037" w14:textId="77777777" w:rsidR="00ED5843" w:rsidRPr="00275949" w:rsidRDefault="00ED5843" w:rsidP="000B3372">
            <w:pPr>
              <w:pStyle w:val="TAC"/>
            </w:pPr>
            <w:r w:rsidRPr="00275949">
              <w:t>DC_</w:t>
            </w:r>
            <w:r w:rsidRPr="00275949">
              <w:rPr>
                <w:rFonts w:hint="eastAsia"/>
              </w:rPr>
              <w:t>1</w:t>
            </w:r>
            <w:r w:rsidRPr="00275949">
              <w:t>A_n257A</w:t>
            </w:r>
          </w:p>
          <w:p w14:paraId="5A016215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</w:t>
            </w:r>
            <w:r w:rsidRPr="00ED5843">
              <w:rPr>
                <w:rFonts w:hint="eastAsia"/>
                <w:highlight w:val="yellow"/>
              </w:rPr>
              <w:t>41</w:t>
            </w:r>
            <w:r w:rsidRPr="00ED5843">
              <w:rPr>
                <w:highlight w:val="yellow"/>
              </w:rPr>
              <w:t>C</w:t>
            </w:r>
            <w:r w:rsidRPr="00ED5843">
              <w:rPr>
                <w:rFonts w:hint="eastAsia"/>
                <w:highlight w:val="yellow"/>
              </w:rPr>
              <w:t>_n</w:t>
            </w:r>
            <w:r w:rsidRPr="00ED5843">
              <w:rPr>
                <w:highlight w:val="yellow"/>
              </w:rPr>
              <w:t>257A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CB33F" w14:textId="77777777" w:rsidR="00ED5843" w:rsidRPr="00F73852" w:rsidRDefault="00ED5843" w:rsidP="000B3372">
            <w:pPr>
              <w:pStyle w:val="TAC"/>
            </w:pPr>
            <w:r w:rsidRPr="00844AF5">
              <w:rPr>
                <w:rFonts w:hint="eastAsia"/>
              </w:rPr>
              <w:t>CA</w:t>
            </w:r>
            <w:r>
              <w:t>_</w:t>
            </w:r>
            <w:r w:rsidRPr="00834864">
              <w:rPr>
                <w:rFonts w:hint="eastAsia"/>
              </w:rPr>
              <w:t>1</w:t>
            </w:r>
            <w:r w:rsidRPr="00834864">
              <w:t>A-</w:t>
            </w:r>
            <w:r w:rsidRPr="0038776B">
              <w:rPr>
                <w:rFonts w:hint="eastAsia"/>
              </w:rPr>
              <w:t>41</w:t>
            </w:r>
            <w:r w:rsidRPr="0037593D">
              <w:t>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35C8" w14:textId="77777777" w:rsidR="00ED5843" w:rsidRPr="00433234" w:rsidRDefault="00ED5843" w:rsidP="000B3372">
            <w:pPr>
              <w:pStyle w:val="TAC"/>
            </w:pPr>
            <w:r w:rsidRPr="002F5EE1">
              <w:rPr>
                <w:rFonts w:hint="eastAsia"/>
              </w:rPr>
              <w:t>n</w:t>
            </w:r>
            <w:r w:rsidRPr="002F5EE1">
              <w:t>257A</w:t>
            </w:r>
          </w:p>
        </w:tc>
      </w:tr>
      <w:tr w:rsidR="00ED5843" w:rsidRPr="00B2296F" w14:paraId="1720FB77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08B0" w14:textId="77777777" w:rsidR="00ED5843" w:rsidRPr="00AE4B98" w:rsidRDefault="00ED5843" w:rsidP="000B3372">
            <w:pPr>
              <w:pStyle w:val="TAC"/>
            </w:pPr>
            <w:r w:rsidRPr="00F64042">
              <w:t>DC_</w:t>
            </w:r>
            <w:r w:rsidRPr="00F64042">
              <w:rPr>
                <w:rFonts w:hint="eastAsia"/>
              </w:rPr>
              <w:t>41</w:t>
            </w:r>
            <w:r w:rsidRPr="00F64042">
              <w:t>A-</w:t>
            </w:r>
            <w:r w:rsidRPr="00F64042">
              <w:rPr>
                <w:rFonts w:hint="eastAsia"/>
              </w:rPr>
              <w:t>42</w:t>
            </w:r>
            <w:r w:rsidRPr="00F64042">
              <w:t>C</w:t>
            </w:r>
            <w:r w:rsidRPr="00D1176E">
              <w:rPr>
                <w:rFonts w:hint="eastAsia"/>
              </w:rPr>
              <w:t>_n257</w:t>
            </w:r>
            <w:r w:rsidRPr="00AE4B98">
              <w:t>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23A6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275949">
              <w:t>DC_</w:t>
            </w:r>
            <w:r w:rsidRPr="00275949">
              <w:rPr>
                <w:rFonts w:hint="eastAsia"/>
              </w:rPr>
              <w:t>4</w:t>
            </w:r>
            <w:r w:rsidRPr="00275949">
              <w:t>1</w:t>
            </w:r>
            <w:r w:rsidRPr="00275949">
              <w:rPr>
                <w:rFonts w:hint="eastAsia"/>
              </w:rPr>
              <w:t>A_n257</w:t>
            </w:r>
            <w:r w:rsidRPr="00275949">
              <w:t>A</w:t>
            </w:r>
          </w:p>
          <w:p w14:paraId="2B657DBC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</w:t>
            </w:r>
            <w:r w:rsidRPr="00ED5843">
              <w:rPr>
                <w:rFonts w:hint="eastAsia"/>
                <w:highlight w:val="yellow"/>
              </w:rPr>
              <w:t>42</w:t>
            </w:r>
            <w:r w:rsidRPr="00ED5843">
              <w:rPr>
                <w:highlight w:val="yellow"/>
              </w:rPr>
              <w:t>C</w:t>
            </w:r>
            <w:r w:rsidRPr="00ED5843">
              <w:rPr>
                <w:rFonts w:hint="eastAsia"/>
                <w:highlight w:val="yellow"/>
              </w:rPr>
              <w:t>_n257</w:t>
            </w:r>
            <w:r w:rsidRPr="00ED5843">
              <w:rPr>
                <w:highlight w:val="yellow"/>
              </w:rPr>
              <w:t>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55462" w14:textId="77777777" w:rsidR="00ED5843" w:rsidRPr="002F5EE1" w:rsidRDefault="00ED5843" w:rsidP="000B3372">
            <w:pPr>
              <w:pStyle w:val="TAC"/>
            </w:pPr>
            <w:r w:rsidRPr="0038776B">
              <w:rPr>
                <w:rFonts w:hint="eastAsia"/>
              </w:rPr>
              <w:t>CA</w:t>
            </w:r>
            <w:r>
              <w:t>_</w:t>
            </w:r>
            <w:r w:rsidRPr="00F73852">
              <w:rPr>
                <w:rFonts w:hint="eastAsia"/>
              </w:rPr>
              <w:t>41</w:t>
            </w:r>
            <w:r w:rsidRPr="00550D0E">
              <w:t>A-</w:t>
            </w:r>
            <w:r w:rsidRPr="00550D0E">
              <w:rPr>
                <w:rFonts w:hint="eastAsia"/>
              </w:rPr>
              <w:t>42</w:t>
            </w:r>
            <w:r w:rsidRPr="002F5EE1">
              <w:t>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318E" w14:textId="77777777" w:rsidR="00ED5843" w:rsidRPr="00B2296F" w:rsidRDefault="00ED5843" w:rsidP="000B3372">
            <w:pPr>
              <w:pStyle w:val="TAC"/>
            </w:pPr>
            <w:r w:rsidRPr="00433234">
              <w:rPr>
                <w:rFonts w:hint="eastAsia"/>
              </w:rPr>
              <w:t>n257</w:t>
            </w:r>
            <w:r w:rsidRPr="00B2296F">
              <w:t>A</w:t>
            </w:r>
          </w:p>
        </w:tc>
      </w:tr>
      <w:tr w:rsidR="00ED5843" w:rsidRPr="00B2296F" w14:paraId="127E7BC5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BC6C4" w14:textId="77777777" w:rsidR="00ED5843" w:rsidRPr="00AE4B98" w:rsidRDefault="00ED5843" w:rsidP="000B3372">
            <w:pPr>
              <w:pStyle w:val="TAC"/>
            </w:pPr>
            <w:r w:rsidRPr="00F64042">
              <w:t>DC_</w:t>
            </w:r>
            <w:r w:rsidRPr="00F64042">
              <w:rPr>
                <w:rFonts w:hint="eastAsia"/>
              </w:rPr>
              <w:t>41</w:t>
            </w:r>
            <w:r w:rsidRPr="00F64042">
              <w:t>C-</w:t>
            </w:r>
            <w:r w:rsidRPr="00F64042">
              <w:rPr>
                <w:rFonts w:hint="eastAsia"/>
              </w:rPr>
              <w:t>42</w:t>
            </w:r>
            <w:r w:rsidRPr="00D1176E">
              <w:t>A</w:t>
            </w:r>
            <w:r w:rsidRPr="00AE4B98">
              <w:rPr>
                <w:rFonts w:hint="eastAsia"/>
              </w:rPr>
              <w:t>_n257</w:t>
            </w:r>
            <w:r w:rsidRPr="00AE4B98">
              <w:t>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326E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</w:t>
            </w:r>
            <w:r w:rsidRPr="00ED5843">
              <w:rPr>
                <w:rFonts w:hint="eastAsia"/>
                <w:highlight w:val="yellow"/>
              </w:rPr>
              <w:t>4</w:t>
            </w:r>
            <w:r w:rsidRPr="00ED5843">
              <w:rPr>
                <w:highlight w:val="yellow"/>
              </w:rPr>
              <w:t>1C</w:t>
            </w:r>
            <w:r w:rsidRPr="00ED5843">
              <w:rPr>
                <w:rFonts w:hint="eastAsia"/>
                <w:highlight w:val="yellow"/>
              </w:rPr>
              <w:t>_n257</w:t>
            </w:r>
            <w:r w:rsidRPr="00ED5843">
              <w:rPr>
                <w:highlight w:val="yellow"/>
              </w:rPr>
              <w:t>A</w:t>
            </w:r>
          </w:p>
          <w:p w14:paraId="61CC8F02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275949">
              <w:t>DC_</w:t>
            </w:r>
            <w:r w:rsidRPr="00275949">
              <w:rPr>
                <w:rFonts w:hint="eastAsia"/>
              </w:rPr>
              <w:t>42</w:t>
            </w:r>
            <w:r w:rsidRPr="00275949">
              <w:t>A</w:t>
            </w:r>
            <w:r w:rsidRPr="00275949">
              <w:rPr>
                <w:rFonts w:hint="eastAsia"/>
              </w:rPr>
              <w:t>_n257</w:t>
            </w:r>
            <w:r w:rsidRPr="00275949">
              <w:t>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732E3" w14:textId="77777777" w:rsidR="00ED5843" w:rsidRPr="00433234" w:rsidRDefault="00ED5843" w:rsidP="000B3372">
            <w:pPr>
              <w:pStyle w:val="TAC"/>
            </w:pPr>
            <w:r w:rsidRPr="0037593D">
              <w:rPr>
                <w:rFonts w:hint="eastAsia"/>
              </w:rPr>
              <w:t>CA</w:t>
            </w:r>
            <w:r>
              <w:t>_</w:t>
            </w:r>
            <w:r w:rsidRPr="00550D0E">
              <w:rPr>
                <w:rFonts w:hint="eastAsia"/>
              </w:rPr>
              <w:t>41</w:t>
            </w:r>
            <w:r w:rsidRPr="00550D0E">
              <w:t>C-</w:t>
            </w:r>
            <w:r w:rsidRPr="002F5EE1">
              <w:rPr>
                <w:rFonts w:hint="eastAsia"/>
              </w:rPr>
              <w:t>42</w:t>
            </w:r>
            <w:r w:rsidRPr="002F5EE1">
              <w:t>A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5A2" w14:textId="77777777" w:rsidR="00ED5843" w:rsidRPr="00B2296F" w:rsidRDefault="00ED5843" w:rsidP="000B3372">
            <w:pPr>
              <w:pStyle w:val="TAC"/>
            </w:pPr>
            <w:r w:rsidRPr="00B2296F">
              <w:rPr>
                <w:rFonts w:hint="eastAsia"/>
              </w:rPr>
              <w:t>n257</w:t>
            </w:r>
            <w:r w:rsidRPr="00B2296F">
              <w:t>A</w:t>
            </w:r>
          </w:p>
        </w:tc>
      </w:tr>
      <w:tr w:rsidR="00ED5843" w:rsidRPr="00F64042" w14:paraId="284B2DBE" w14:textId="77777777" w:rsidTr="00ED5843">
        <w:trPr>
          <w:trHeight w:val="28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C7ECF" w14:textId="77777777" w:rsidR="00ED5843" w:rsidRPr="00C42558" w:rsidRDefault="00ED5843" w:rsidP="000B3372">
            <w:pPr>
              <w:pStyle w:val="TAC"/>
            </w:pPr>
            <w:r w:rsidRPr="00C42558">
              <w:t>DC_42C_n257A</w:t>
            </w:r>
          </w:p>
          <w:p w14:paraId="20098605" w14:textId="77777777" w:rsidR="00ED5843" w:rsidRPr="00C42558" w:rsidRDefault="00ED5843" w:rsidP="000B3372">
            <w:pPr>
              <w:pStyle w:val="TAC"/>
            </w:pPr>
            <w:r w:rsidRPr="00C42558">
              <w:t>DC_42C_n257D</w:t>
            </w:r>
          </w:p>
          <w:p w14:paraId="286737D9" w14:textId="77777777" w:rsidR="00ED5843" w:rsidRPr="00C42558" w:rsidRDefault="00ED5843" w:rsidP="000B3372">
            <w:pPr>
              <w:pStyle w:val="TAC"/>
            </w:pPr>
            <w:r w:rsidRPr="00C42558">
              <w:t>DC_42C_n257E</w:t>
            </w:r>
          </w:p>
          <w:p w14:paraId="1AD644FE" w14:textId="77777777" w:rsidR="00ED5843" w:rsidRPr="00ED5843" w:rsidRDefault="00ED5843" w:rsidP="000B3372">
            <w:pPr>
              <w:pStyle w:val="TAC"/>
            </w:pPr>
            <w:r w:rsidRPr="00C42558">
              <w:t>DC_42C_n257F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90DA" w14:textId="77777777" w:rsidR="00ED5843" w:rsidRPr="00ED5843" w:rsidRDefault="00ED5843" w:rsidP="000B3372">
            <w:pPr>
              <w:pStyle w:val="TAC"/>
              <w:rPr>
                <w:highlight w:val="yellow"/>
              </w:rPr>
            </w:pPr>
            <w:r w:rsidRPr="00ED5843">
              <w:rPr>
                <w:highlight w:val="yellow"/>
              </w:rPr>
              <w:t>DC_42C_n257A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EC71A" w14:textId="77777777" w:rsidR="00ED5843" w:rsidRPr="00ED5843" w:rsidRDefault="00ED5843" w:rsidP="000B3372">
            <w:pPr>
              <w:pStyle w:val="TAC"/>
            </w:pPr>
            <w:r w:rsidRPr="00F64042">
              <w:rPr>
                <w:rFonts w:hint="eastAsia"/>
              </w:rPr>
              <w:t>CA</w:t>
            </w:r>
            <w:r>
              <w:t>_</w:t>
            </w:r>
            <w:r w:rsidRPr="00D1176E">
              <w:t>42C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E3FF" w14:textId="77777777" w:rsidR="00ED5843" w:rsidRPr="00C42558" w:rsidRDefault="00ED5843" w:rsidP="000B3372">
            <w:pPr>
              <w:pStyle w:val="TAC"/>
            </w:pPr>
            <w:r w:rsidRPr="00C42558">
              <w:t>n257A</w:t>
            </w:r>
          </w:p>
          <w:p w14:paraId="4D7F8647" w14:textId="77777777" w:rsidR="00ED5843" w:rsidRPr="00C42558" w:rsidRDefault="00ED5843" w:rsidP="000B3372">
            <w:pPr>
              <w:pStyle w:val="TAC"/>
            </w:pPr>
            <w:r w:rsidRPr="00C42558">
              <w:t>CA_n257D</w:t>
            </w:r>
          </w:p>
          <w:p w14:paraId="304F2710" w14:textId="77777777" w:rsidR="00ED5843" w:rsidRPr="00C42558" w:rsidRDefault="00ED5843" w:rsidP="000B3372">
            <w:pPr>
              <w:pStyle w:val="TAC"/>
            </w:pPr>
            <w:r w:rsidRPr="00C42558">
              <w:t>CA_n257E</w:t>
            </w:r>
          </w:p>
          <w:p w14:paraId="679A5F69" w14:textId="77777777" w:rsidR="00ED5843" w:rsidRPr="00F64042" w:rsidRDefault="00ED5843" w:rsidP="000B3372">
            <w:pPr>
              <w:pStyle w:val="TAC"/>
            </w:pPr>
            <w:r w:rsidRPr="00C42558">
              <w:t>CA_n257F</w:t>
            </w:r>
          </w:p>
        </w:tc>
      </w:tr>
    </w:tbl>
    <w:p w14:paraId="46B916C5" w14:textId="5BCCFE49" w:rsidR="00ED5843" w:rsidRDefault="00ED5843" w:rsidP="000B5E8E"/>
    <w:p w14:paraId="62441C0C" w14:textId="000EEAB4" w:rsidR="00ED5843" w:rsidRDefault="00275949" w:rsidP="000B5E8E">
      <w:pPr>
        <w:rPr>
          <w:b/>
          <w:sz w:val="22"/>
        </w:rPr>
      </w:pPr>
      <w:r w:rsidRPr="00275949">
        <w:rPr>
          <w:b/>
        </w:rPr>
        <w:t>Proposal</w:t>
      </w:r>
      <w:r w:rsidR="004C2797">
        <w:rPr>
          <w:b/>
        </w:rPr>
        <w:t xml:space="preserve"> 1</w:t>
      </w:r>
      <w:r w:rsidRPr="00275949">
        <w:rPr>
          <w:b/>
        </w:rPr>
        <w:t xml:space="preserve">: All </w:t>
      </w:r>
      <w:r w:rsidRPr="00275949">
        <w:rPr>
          <w:b/>
          <w:sz w:val="22"/>
        </w:rPr>
        <w:t>3CC UL configurations in REL-15 EN-DC specification</w:t>
      </w:r>
      <w:r>
        <w:rPr>
          <w:b/>
          <w:sz w:val="22"/>
        </w:rPr>
        <w:t xml:space="preserve"> are changed to 2CC </w:t>
      </w:r>
      <w:r w:rsidR="00D96A23">
        <w:rPr>
          <w:b/>
          <w:sz w:val="22"/>
        </w:rPr>
        <w:t xml:space="preserve">UL </w:t>
      </w:r>
      <w:r>
        <w:rPr>
          <w:b/>
          <w:sz w:val="22"/>
        </w:rPr>
        <w:t>configuration (1 LTE + 1 NR).</w:t>
      </w:r>
    </w:p>
    <w:p w14:paraId="73E3A745" w14:textId="2E27CBB7" w:rsidR="00275949" w:rsidRDefault="00275949" w:rsidP="000B5E8E">
      <w:pPr>
        <w:rPr>
          <w:sz w:val="22"/>
        </w:rPr>
      </w:pPr>
      <w:r>
        <w:rPr>
          <w:sz w:val="22"/>
        </w:rPr>
        <w:t>Above proposal means in practise that B--&gt;A, C --&gt; A or A-A --&gt; A.</w:t>
      </w:r>
    </w:p>
    <w:p w14:paraId="47BEF4D6" w14:textId="00DA35CE" w:rsidR="004C2797" w:rsidRDefault="004C2797" w:rsidP="000B5E8E">
      <w:pPr>
        <w:rPr>
          <w:sz w:val="22"/>
        </w:rPr>
      </w:pPr>
      <w:r>
        <w:rPr>
          <w:sz w:val="22"/>
        </w:rPr>
        <w:t>Unfortunately, same error is captured into release independence specification which states 2 LTE UL CCs. Reason for this is that [1] which introduced the error into 38.307 was made by looking what is in 38.101-3 and then creating the release independence s</w:t>
      </w:r>
      <w:r w:rsidR="00D96A23">
        <w:rPr>
          <w:sz w:val="22"/>
        </w:rPr>
        <w:t>pec. Now as the 38.101-3 may have</w:t>
      </w:r>
      <w:r>
        <w:rPr>
          <w:sz w:val="22"/>
        </w:rPr>
        <w:t xml:space="preserve"> illegal configuration these were also captured into 38.307.</w:t>
      </w:r>
    </w:p>
    <w:p w14:paraId="5D879ECE" w14:textId="19F77EF6" w:rsidR="00275949" w:rsidRDefault="004C2797" w:rsidP="000B5E8E">
      <w:pPr>
        <w:rPr>
          <w:sz w:val="22"/>
        </w:rPr>
      </w:pPr>
      <w:r>
        <w:rPr>
          <w:b/>
          <w:sz w:val="22"/>
        </w:rPr>
        <w:lastRenderedPageBreak/>
        <w:t xml:space="preserve">Proposal 2: Maximum number of E-UTRA </w:t>
      </w:r>
      <w:r w:rsidR="008F02C9">
        <w:rPr>
          <w:b/>
          <w:sz w:val="22"/>
        </w:rPr>
        <w:t xml:space="preserve">uplink </w:t>
      </w:r>
      <w:r>
        <w:rPr>
          <w:b/>
          <w:sz w:val="22"/>
        </w:rPr>
        <w:t xml:space="preserve">carriers in EN-DC mode is change from 2 to 1 in release independence specification. This means </w:t>
      </w:r>
      <w:r w:rsidRPr="004C2797">
        <w:rPr>
          <w:b/>
        </w:rPr>
        <w:t>Table 8.1.2.1-1 and Table 8.1.2.2-1</w:t>
      </w:r>
      <w:r>
        <w:rPr>
          <w:b/>
        </w:rPr>
        <w:t xml:space="preserve"> of </w:t>
      </w:r>
      <w:r>
        <w:rPr>
          <w:b/>
          <w:sz w:val="22"/>
        </w:rPr>
        <w:t>REL-15 in TS 38.307.</w:t>
      </w:r>
    </w:p>
    <w:p w14:paraId="6B1D2620" w14:textId="5F76CBAB" w:rsidR="00275949" w:rsidRDefault="00275949" w:rsidP="00275949">
      <w:pPr>
        <w:pStyle w:val="Heading1"/>
      </w:pPr>
      <w:r>
        <w:t>3</w:t>
      </w:r>
      <w:r>
        <w:tab/>
        <w:t>Conclusion</w:t>
      </w:r>
    </w:p>
    <w:p w14:paraId="6B704013" w14:textId="4BE4E4D4" w:rsidR="00275949" w:rsidRDefault="00275949" w:rsidP="00275949">
      <w:r>
        <w:t>In this contribution we have made following proposal</w:t>
      </w:r>
    </w:p>
    <w:p w14:paraId="3072A645" w14:textId="44253F83" w:rsidR="00275949" w:rsidRDefault="00275949" w:rsidP="00275949">
      <w:pPr>
        <w:rPr>
          <w:b/>
          <w:sz w:val="22"/>
        </w:rPr>
      </w:pPr>
      <w:r w:rsidRPr="00275949">
        <w:rPr>
          <w:b/>
        </w:rPr>
        <w:t>Proposal</w:t>
      </w:r>
      <w:r w:rsidR="004C2797">
        <w:rPr>
          <w:b/>
        </w:rPr>
        <w:t xml:space="preserve"> 1</w:t>
      </w:r>
      <w:r w:rsidRPr="00275949">
        <w:rPr>
          <w:b/>
        </w:rPr>
        <w:t xml:space="preserve">: All </w:t>
      </w:r>
      <w:r w:rsidRPr="00275949">
        <w:rPr>
          <w:b/>
          <w:sz w:val="22"/>
        </w:rPr>
        <w:t>3CC UL configurations in REL-15 EN-DC specification</w:t>
      </w:r>
      <w:r>
        <w:rPr>
          <w:b/>
          <w:sz w:val="22"/>
        </w:rPr>
        <w:t xml:space="preserve"> are changed to 2CC </w:t>
      </w:r>
      <w:r w:rsidR="00D96A23">
        <w:rPr>
          <w:b/>
          <w:sz w:val="22"/>
        </w:rPr>
        <w:t xml:space="preserve">UL </w:t>
      </w:r>
      <w:r>
        <w:rPr>
          <w:b/>
          <w:sz w:val="22"/>
        </w:rPr>
        <w:t>configuration (1 LTE + 1 NR).</w:t>
      </w:r>
    </w:p>
    <w:p w14:paraId="613A74AF" w14:textId="766B4D2C" w:rsidR="004C2797" w:rsidRDefault="004C2797" w:rsidP="004C2797">
      <w:pPr>
        <w:rPr>
          <w:b/>
          <w:sz w:val="22"/>
        </w:rPr>
      </w:pPr>
      <w:r>
        <w:rPr>
          <w:b/>
          <w:sz w:val="22"/>
        </w:rPr>
        <w:t xml:space="preserve">Proposal 2: Maximum number of E-UTRA </w:t>
      </w:r>
      <w:r w:rsidR="008F02C9">
        <w:rPr>
          <w:b/>
          <w:sz w:val="22"/>
        </w:rPr>
        <w:t xml:space="preserve">uplink </w:t>
      </w:r>
      <w:r>
        <w:rPr>
          <w:b/>
          <w:sz w:val="22"/>
        </w:rPr>
        <w:t xml:space="preserve">carriers in EN-DC mode is change from 2 to 1 in release independence specification. This means </w:t>
      </w:r>
      <w:r w:rsidRPr="004C2797">
        <w:rPr>
          <w:b/>
        </w:rPr>
        <w:t>Table 8.1.2.1-1 and Table 8.1.2.2-1</w:t>
      </w:r>
      <w:r>
        <w:rPr>
          <w:b/>
        </w:rPr>
        <w:t xml:space="preserve"> of </w:t>
      </w:r>
      <w:r>
        <w:rPr>
          <w:b/>
          <w:sz w:val="22"/>
        </w:rPr>
        <w:t>REL-15 in TS 38.307.</w:t>
      </w:r>
    </w:p>
    <w:p w14:paraId="247CAF9D" w14:textId="2C9A396E" w:rsidR="008F02C9" w:rsidRPr="008F02C9" w:rsidRDefault="008F02C9" w:rsidP="004C2797">
      <w:pPr>
        <w:rPr>
          <w:sz w:val="22"/>
        </w:rPr>
      </w:pPr>
      <w:r w:rsidRPr="008F02C9">
        <w:rPr>
          <w:sz w:val="22"/>
        </w:rPr>
        <w:t>If these proposals are acceptable we can provide CR’s to next meeting</w:t>
      </w:r>
      <w:r>
        <w:rPr>
          <w:sz w:val="22"/>
        </w:rPr>
        <w:t xml:space="preserve"> which implement the proposals.</w:t>
      </w:r>
    </w:p>
    <w:p w14:paraId="3FDC694E" w14:textId="2EA92393" w:rsidR="00275949" w:rsidRDefault="004C2797" w:rsidP="004C2797">
      <w:pPr>
        <w:pStyle w:val="Heading1"/>
      </w:pPr>
      <w:r>
        <w:t>4</w:t>
      </w:r>
      <w:r>
        <w:tab/>
        <w:t>References</w:t>
      </w:r>
    </w:p>
    <w:p w14:paraId="29C69B51" w14:textId="3BEC6F25" w:rsidR="004C2797" w:rsidRPr="004C2797" w:rsidRDefault="004C2797" w:rsidP="004C2797">
      <w:r>
        <w:t xml:space="preserve">[1] </w:t>
      </w:r>
      <w:r w:rsidRPr="004C2797">
        <w:t>R4-1806983</w:t>
      </w:r>
      <w:r>
        <w:t xml:space="preserve">, </w:t>
      </w:r>
      <w:r w:rsidRPr="004C2797">
        <w:t>TP to TS 38.307: Addition of new Rel-15 features</w:t>
      </w:r>
      <w:r>
        <w:t xml:space="preserve">, </w:t>
      </w:r>
      <w:r w:rsidRPr="004C2797">
        <w:t>Nokia, Nokia Shanghai Bell</w:t>
      </w:r>
      <w:r>
        <w:t>, RAN4#87</w:t>
      </w:r>
    </w:p>
    <w:sectPr w:rsidR="004C2797" w:rsidRPr="004C2797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8BCF6" w14:textId="77777777" w:rsidR="007A7BB1" w:rsidRDefault="007A7BB1" w:rsidP="002B3503">
      <w:pPr>
        <w:spacing w:after="0"/>
      </w:pPr>
      <w:r>
        <w:separator/>
      </w:r>
    </w:p>
  </w:endnote>
  <w:endnote w:type="continuationSeparator" w:id="0">
    <w:p w14:paraId="73358D4E" w14:textId="77777777" w:rsidR="007A7BB1" w:rsidRDefault="007A7BB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7CBEF" w14:textId="77777777" w:rsidR="007A7BB1" w:rsidRDefault="007A7BB1" w:rsidP="002B3503">
      <w:pPr>
        <w:spacing w:after="0"/>
      </w:pPr>
      <w:r>
        <w:separator/>
      </w:r>
    </w:p>
  </w:footnote>
  <w:footnote w:type="continuationSeparator" w:id="0">
    <w:p w14:paraId="340B4D54" w14:textId="77777777" w:rsidR="007A7BB1" w:rsidRDefault="007A7BB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01626"/>
    <w:rsid w:val="001364A1"/>
    <w:rsid w:val="0015000E"/>
    <w:rsid w:val="0016131F"/>
    <w:rsid w:val="001D0A4D"/>
    <w:rsid w:val="00214C87"/>
    <w:rsid w:val="00215035"/>
    <w:rsid w:val="00275949"/>
    <w:rsid w:val="00291DDD"/>
    <w:rsid w:val="002A7181"/>
    <w:rsid w:val="002B3503"/>
    <w:rsid w:val="002F6A38"/>
    <w:rsid w:val="00347DEA"/>
    <w:rsid w:val="003777FE"/>
    <w:rsid w:val="0042109F"/>
    <w:rsid w:val="0043450E"/>
    <w:rsid w:val="00453BA5"/>
    <w:rsid w:val="00454E53"/>
    <w:rsid w:val="00482477"/>
    <w:rsid w:val="00491386"/>
    <w:rsid w:val="00494F18"/>
    <w:rsid w:val="004A41DA"/>
    <w:rsid w:val="004C0103"/>
    <w:rsid w:val="004C2797"/>
    <w:rsid w:val="004C58F9"/>
    <w:rsid w:val="004D0C67"/>
    <w:rsid w:val="004D3D81"/>
    <w:rsid w:val="00560A63"/>
    <w:rsid w:val="00564B2E"/>
    <w:rsid w:val="00570B14"/>
    <w:rsid w:val="005B2640"/>
    <w:rsid w:val="005F6CE3"/>
    <w:rsid w:val="00602EB6"/>
    <w:rsid w:val="00610E70"/>
    <w:rsid w:val="00641C2E"/>
    <w:rsid w:val="006C6840"/>
    <w:rsid w:val="0070487D"/>
    <w:rsid w:val="00726265"/>
    <w:rsid w:val="00734EBD"/>
    <w:rsid w:val="007A7BB1"/>
    <w:rsid w:val="007D20DF"/>
    <w:rsid w:val="008236E4"/>
    <w:rsid w:val="00850296"/>
    <w:rsid w:val="008A4493"/>
    <w:rsid w:val="008F02C9"/>
    <w:rsid w:val="0091383D"/>
    <w:rsid w:val="00940559"/>
    <w:rsid w:val="00996062"/>
    <w:rsid w:val="009B1E68"/>
    <w:rsid w:val="00A451E8"/>
    <w:rsid w:val="00A6018C"/>
    <w:rsid w:val="00AE6327"/>
    <w:rsid w:val="00AF271D"/>
    <w:rsid w:val="00B4385F"/>
    <w:rsid w:val="00B65B59"/>
    <w:rsid w:val="00BC764C"/>
    <w:rsid w:val="00BF4B17"/>
    <w:rsid w:val="00C21554"/>
    <w:rsid w:val="00D275CC"/>
    <w:rsid w:val="00D767C4"/>
    <w:rsid w:val="00D77CF5"/>
    <w:rsid w:val="00D96A23"/>
    <w:rsid w:val="00E33B68"/>
    <w:rsid w:val="00E962C5"/>
    <w:rsid w:val="00EA3488"/>
    <w:rsid w:val="00EB5F7D"/>
    <w:rsid w:val="00EC589F"/>
    <w:rsid w:val="00ED5843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048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048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48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0487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0487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487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0487D"/>
    <w:pPr>
      <w:outlineLvl w:val="5"/>
    </w:pPr>
  </w:style>
  <w:style w:type="paragraph" w:styleId="Heading7">
    <w:name w:val="heading 7"/>
    <w:basedOn w:val="H6"/>
    <w:next w:val="Normal"/>
    <w:qFormat/>
    <w:rsid w:val="0070487D"/>
    <w:pPr>
      <w:outlineLvl w:val="6"/>
    </w:pPr>
  </w:style>
  <w:style w:type="paragraph" w:styleId="Heading8">
    <w:name w:val="heading 8"/>
    <w:basedOn w:val="Heading1"/>
    <w:next w:val="Normal"/>
    <w:qFormat/>
    <w:rsid w:val="007048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487D"/>
    <w:pPr>
      <w:outlineLvl w:val="8"/>
    </w:pPr>
  </w:style>
  <w:style w:type="character" w:default="1" w:styleId="DefaultParagraphFont">
    <w:name w:val="Default Paragraph Font"/>
    <w:semiHidden/>
    <w:rsid w:val="007048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487D"/>
  </w:style>
  <w:style w:type="paragraph" w:styleId="TOC8">
    <w:name w:val="toc 8"/>
    <w:basedOn w:val="TOC1"/>
    <w:semiHidden/>
    <w:rsid w:val="0070487D"/>
    <w:pPr>
      <w:spacing w:before="180"/>
      <w:ind w:left="2693" w:hanging="2693"/>
    </w:pPr>
    <w:rPr>
      <w:b/>
    </w:rPr>
  </w:style>
  <w:style w:type="paragraph" w:styleId="TOC1">
    <w:name w:val="toc 1"/>
    <w:semiHidden/>
    <w:rsid w:val="007048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048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0487D"/>
    <w:pPr>
      <w:ind w:left="1701" w:hanging="1701"/>
    </w:pPr>
  </w:style>
  <w:style w:type="paragraph" w:styleId="TOC4">
    <w:name w:val="toc 4"/>
    <w:basedOn w:val="TOC3"/>
    <w:semiHidden/>
    <w:rsid w:val="0070487D"/>
    <w:pPr>
      <w:ind w:left="1418" w:hanging="1418"/>
    </w:pPr>
  </w:style>
  <w:style w:type="paragraph" w:styleId="TOC3">
    <w:name w:val="toc 3"/>
    <w:basedOn w:val="TOC2"/>
    <w:semiHidden/>
    <w:rsid w:val="0070487D"/>
    <w:pPr>
      <w:ind w:left="1134" w:hanging="1134"/>
    </w:pPr>
  </w:style>
  <w:style w:type="paragraph" w:styleId="TOC2">
    <w:name w:val="toc 2"/>
    <w:basedOn w:val="TOC1"/>
    <w:semiHidden/>
    <w:rsid w:val="007048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487D"/>
    <w:pPr>
      <w:ind w:left="284"/>
    </w:pPr>
  </w:style>
  <w:style w:type="paragraph" w:styleId="Index1">
    <w:name w:val="index 1"/>
    <w:basedOn w:val="Normal"/>
    <w:semiHidden/>
    <w:rsid w:val="0070487D"/>
    <w:pPr>
      <w:keepLines/>
      <w:spacing w:after="0"/>
    </w:pPr>
  </w:style>
  <w:style w:type="paragraph" w:customStyle="1" w:styleId="ZH">
    <w:name w:val="ZH"/>
    <w:rsid w:val="007048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0487D"/>
    <w:pPr>
      <w:outlineLvl w:val="9"/>
    </w:pPr>
  </w:style>
  <w:style w:type="paragraph" w:styleId="ListNumber2">
    <w:name w:val="List Number 2"/>
    <w:basedOn w:val="ListNumber"/>
    <w:semiHidden/>
    <w:rsid w:val="0070487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48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0487D"/>
    <w:rPr>
      <w:b/>
      <w:position w:val="6"/>
      <w:sz w:val="16"/>
    </w:rPr>
  </w:style>
  <w:style w:type="paragraph" w:styleId="FootnoteText">
    <w:name w:val="footnote text"/>
    <w:basedOn w:val="Normal"/>
    <w:semiHidden/>
    <w:rsid w:val="0070487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0487D"/>
    <w:rPr>
      <w:b/>
    </w:rPr>
  </w:style>
  <w:style w:type="paragraph" w:customStyle="1" w:styleId="TAC">
    <w:name w:val="TAC"/>
    <w:basedOn w:val="TAL"/>
    <w:link w:val="TACChar"/>
    <w:rsid w:val="0070487D"/>
    <w:pPr>
      <w:jc w:val="center"/>
    </w:pPr>
  </w:style>
  <w:style w:type="paragraph" w:customStyle="1" w:styleId="TF">
    <w:name w:val="TF"/>
    <w:basedOn w:val="TH"/>
    <w:rsid w:val="0070487D"/>
    <w:pPr>
      <w:keepNext w:val="0"/>
      <w:spacing w:before="0" w:after="240"/>
    </w:pPr>
  </w:style>
  <w:style w:type="paragraph" w:customStyle="1" w:styleId="NO">
    <w:name w:val="NO"/>
    <w:basedOn w:val="Normal"/>
    <w:rsid w:val="0070487D"/>
    <w:pPr>
      <w:keepLines/>
      <w:ind w:left="1135" w:hanging="851"/>
    </w:pPr>
  </w:style>
  <w:style w:type="paragraph" w:styleId="TOC9">
    <w:name w:val="toc 9"/>
    <w:basedOn w:val="TOC8"/>
    <w:semiHidden/>
    <w:rsid w:val="0070487D"/>
    <w:pPr>
      <w:ind w:left="1418" w:hanging="1418"/>
    </w:pPr>
  </w:style>
  <w:style w:type="paragraph" w:customStyle="1" w:styleId="EX">
    <w:name w:val="EX"/>
    <w:basedOn w:val="Normal"/>
    <w:rsid w:val="0070487D"/>
    <w:pPr>
      <w:keepLines/>
      <w:ind w:left="1702" w:hanging="1418"/>
    </w:pPr>
  </w:style>
  <w:style w:type="paragraph" w:customStyle="1" w:styleId="FP">
    <w:name w:val="FP"/>
    <w:basedOn w:val="Normal"/>
    <w:rsid w:val="0070487D"/>
    <w:pPr>
      <w:spacing w:after="0"/>
    </w:pPr>
  </w:style>
  <w:style w:type="paragraph" w:customStyle="1" w:styleId="LD">
    <w:name w:val="LD"/>
    <w:rsid w:val="007048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0487D"/>
    <w:pPr>
      <w:spacing w:after="0"/>
    </w:pPr>
  </w:style>
  <w:style w:type="paragraph" w:customStyle="1" w:styleId="EW">
    <w:name w:val="EW"/>
    <w:basedOn w:val="EX"/>
    <w:rsid w:val="0070487D"/>
    <w:pPr>
      <w:spacing w:after="0"/>
    </w:pPr>
  </w:style>
  <w:style w:type="paragraph" w:styleId="TOC6">
    <w:name w:val="toc 6"/>
    <w:basedOn w:val="TOC5"/>
    <w:next w:val="Normal"/>
    <w:semiHidden/>
    <w:rsid w:val="0070487D"/>
    <w:pPr>
      <w:ind w:left="1985" w:hanging="1985"/>
    </w:pPr>
  </w:style>
  <w:style w:type="paragraph" w:styleId="TOC7">
    <w:name w:val="toc 7"/>
    <w:basedOn w:val="TOC6"/>
    <w:next w:val="Normal"/>
    <w:semiHidden/>
    <w:rsid w:val="0070487D"/>
    <w:pPr>
      <w:ind w:left="2268" w:hanging="2268"/>
    </w:pPr>
  </w:style>
  <w:style w:type="paragraph" w:styleId="ListBullet2">
    <w:name w:val="List Bullet 2"/>
    <w:basedOn w:val="ListBullet"/>
    <w:semiHidden/>
    <w:rsid w:val="0070487D"/>
    <w:pPr>
      <w:ind w:left="851"/>
    </w:pPr>
  </w:style>
  <w:style w:type="paragraph" w:styleId="ListBullet3">
    <w:name w:val="List Bullet 3"/>
    <w:basedOn w:val="ListBullet2"/>
    <w:semiHidden/>
    <w:rsid w:val="0070487D"/>
    <w:pPr>
      <w:ind w:left="1135"/>
    </w:pPr>
  </w:style>
  <w:style w:type="paragraph" w:styleId="ListNumber">
    <w:name w:val="List Number"/>
    <w:basedOn w:val="List"/>
    <w:semiHidden/>
    <w:rsid w:val="0070487D"/>
  </w:style>
  <w:style w:type="paragraph" w:customStyle="1" w:styleId="EQ">
    <w:name w:val="EQ"/>
    <w:basedOn w:val="Normal"/>
    <w:next w:val="Normal"/>
    <w:rsid w:val="007048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048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48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48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0487D"/>
    <w:pPr>
      <w:jc w:val="right"/>
    </w:pPr>
  </w:style>
  <w:style w:type="paragraph" w:customStyle="1" w:styleId="H6">
    <w:name w:val="H6"/>
    <w:basedOn w:val="Heading5"/>
    <w:next w:val="Normal"/>
    <w:rsid w:val="007048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487D"/>
    <w:pPr>
      <w:ind w:left="851" w:hanging="851"/>
    </w:pPr>
  </w:style>
  <w:style w:type="paragraph" w:customStyle="1" w:styleId="TAL">
    <w:name w:val="TAL"/>
    <w:basedOn w:val="Normal"/>
    <w:rsid w:val="007048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48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048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048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048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0487D"/>
    <w:pPr>
      <w:framePr w:wrap="notBeside" w:y="16161"/>
    </w:pPr>
  </w:style>
  <w:style w:type="character" w:customStyle="1" w:styleId="ZGSM">
    <w:name w:val="ZGSM"/>
    <w:rsid w:val="0070487D"/>
  </w:style>
  <w:style w:type="paragraph" w:styleId="List2">
    <w:name w:val="List 2"/>
    <w:basedOn w:val="List"/>
    <w:semiHidden/>
    <w:rsid w:val="0070487D"/>
    <w:pPr>
      <w:ind w:left="851"/>
    </w:pPr>
  </w:style>
  <w:style w:type="paragraph" w:customStyle="1" w:styleId="ZG">
    <w:name w:val="ZG"/>
    <w:rsid w:val="007048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70487D"/>
    <w:pPr>
      <w:ind w:left="1135"/>
    </w:pPr>
  </w:style>
  <w:style w:type="paragraph" w:styleId="List4">
    <w:name w:val="List 4"/>
    <w:basedOn w:val="List3"/>
    <w:semiHidden/>
    <w:rsid w:val="0070487D"/>
    <w:pPr>
      <w:ind w:left="1418"/>
    </w:pPr>
  </w:style>
  <w:style w:type="paragraph" w:styleId="List5">
    <w:name w:val="List 5"/>
    <w:basedOn w:val="List4"/>
    <w:semiHidden/>
    <w:rsid w:val="0070487D"/>
    <w:pPr>
      <w:ind w:left="1702"/>
    </w:pPr>
  </w:style>
  <w:style w:type="paragraph" w:customStyle="1" w:styleId="EditorsNote">
    <w:name w:val="Editor's Note"/>
    <w:basedOn w:val="NO"/>
    <w:rsid w:val="0070487D"/>
    <w:rPr>
      <w:color w:val="FF0000"/>
    </w:rPr>
  </w:style>
  <w:style w:type="paragraph" w:styleId="List">
    <w:name w:val="List"/>
    <w:basedOn w:val="Normal"/>
    <w:semiHidden/>
    <w:rsid w:val="0070487D"/>
    <w:pPr>
      <w:ind w:left="568" w:hanging="284"/>
    </w:pPr>
  </w:style>
  <w:style w:type="paragraph" w:styleId="ListBullet">
    <w:name w:val="List Bullet"/>
    <w:basedOn w:val="List"/>
    <w:semiHidden/>
    <w:rsid w:val="0070487D"/>
  </w:style>
  <w:style w:type="paragraph" w:styleId="ListBullet4">
    <w:name w:val="List Bullet 4"/>
    <w:basedOn w:val="ListBullet3"/>
    <w:semiHidden/>
    <w:rsid w:val="0070487D"/>
    <w:pPr>
      <w:ind w:left="1418"/>
    </w:pPr>
  </w:style>
  <w:style w:type="paragraph" w:styleId="ListBullet5">
    <w:name w:val="List Bullet 5"/>
    <w:basedOn w:val="ListBullet4"/>
    <w:semiHidden/>
    <w:rsid w:val="0070487D"/>
    <w:pPr>
      <w:ind w:left="1702"/>
    </w:pPr>
  </w:style>
  <w:style w:type="paragraph" w:customStyle="1" w:styleId="B1">
    <w:name w:val="B1"/>
    <w:basedOn w:val="List"/>
    <w:rsid w:val="0070487D"/>
  </w:style>
  <w:style w:type="paragraph" w:customStyle="1" w:styleId="B2">
    <w:name w:val="B2"/>
    <w:basedOn w:val="List2"/>
    <w:rsid w:val="0070487D"/>
  </w:style>
  <w:style w:type="paragraph" w:customStyle="1" w:styleId="B3">
    <w:name w:val="B3"/>
    <w:basedOn w:val="List3"/>
    <w:rsid w:val="0070487D"/>
  </w:style>
  <w:style w:type="paragraph" w:customStyle="1" w:styleId="B4">
    <w:name w:val="B4"/>
    <w:basedOn w:val="List4"/>
    <w:rsid w:val="0070487D"/>
  </w:style>
  <w:style w:type="paragraph" w:customStyle="1" w:styleId="B5">
    <w:name w:val="B5"/>
    <w:basedOn w:val="List5"/>
    <w:rsid w:val="0070487D"/>
  </w:style>
  <w:style w:type="paragraph" w:styleId="Footer">
    <w:name w:val="footer"/>
    <w:basedOn w:val="Header"/>
    <w:semiHidden/>
    <w:rsid w:val="0070487D"/>
    <w:pPr>
      <w:jc w:val="center"/>
    </w:pPr>
    <w:rPr>
      <w:i/>
    </w:rPr>
  </w:style>
  <w:style w:type="paragraph" w:customStyle="1" w:styleId="ZTD">
    <w:name w:val="ZTD"/>
    <w:basedOn w:val="ZB"/>
    <w:rsid w:val="0070487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543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</cp:revision>
  <cp:lastPrinted>1899-12-31T22:00:00Z</cp:lastPrinted>
  <dcterms:created xsi:type="dcterms:W3CDTF">2018-09-26T07:01:00Z</dcterms:created>
  <dcterms:modified xsi:type="dcterms:W3CDTF">2018-09-26T07:01:00Z</dcterms:modified>
</cp:coreProperties>
</file>